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DC1F2" w14:textId="77777777" w:rsidR="0067531E" w:rsidRPr="0067531E" w:rsidRDefault="0067531E" w:rsidP="00565E88">
      <w:pPr>
        <w:pStyle w:val="berschrift2"/>
        <w:spacing w:after="200" w:line="276" w:lineRule="auto"/>
        <w:jc w:val="both"/>
        <w:rPr>
          <w:rFonts w:ascii="MetaNormal-Roman" w:hAnsi="MetaNormal-Roman"/>
        </w:rPr>
      </w:pPr>
      <w:bookmarkStart w:id="0" w:name="_Hlk173336224"/>
      <w:r w:rsidRPr="0067531E">
        <w:rPr>
          <w:rFonts w:ascii="MetaNormal-Roman" w:hAnsi="MetaNormal-Roman"/>
        </w:rPr>
        <w:t xml:space="preserve">Anlage zum BMWK-Rundschreiben vom 14.04.2022 </w:t>
      </w:r>
    </w:p>
    <w:p w14:paraId="25563942" w14:textId="77777777" w:rsidR="0067531E" w:rsidRPr="0067531E" w:rsidRDefault="0067531E" w:rsidP="00565E88">
      <w:pPr>
        <w:spacing w:after="200" w:line="276" w:lineRule="auto"/>
        <w:jc w:val="both"/>
        <w:rPr>
          <w:rFonts w:eastAsia="BundesSerif Office"/>
          <w:b/>
          <w:i/>
        </w:rPr>
      </w:pPr>
      <w:r w:rsidRPr="0067531E">
        <w:rPr>
          <w:rFonts w:eastAsia="BundesSerif Office"/>
          <w:b/>
          <w:i/>
        </w:rPr>
        <w:t xml:space="preserve">Eigenerklärung </w:t>
      </w:r>
    </w:p>
    <w:p w14:paraId="77DF525E" w14:textId="77777777" w:rsidR="0067531E" w:rsidRPr="00197565" w:rsidRDefault="0067531E" w:rsidP="00565E88">
      <w:pPr>
        <w:spacing w:after="200" w:line="276" w:lineRule="auto"/>
        <w:jc w:val="both"/>
        <w:rPr>
          <w:rFonts w:eastAsia="BundesSerif Office"/>
          <w:sz w:val="24"/>
        </w:rPr>
      </w:pPr>
      <w:r w:rsidRPr="00197565">
        <w:rPr>
          <w:rFonts w:eastAsia="BundesSerif Office"/>
          <w:sz w:val="24"/>
        </w:rPr>
        <w:t>(von allen Bewerbern / Bietern / allen Mitgliedern von Bewerber- bzw. Bietergemeinschaften)</w:t>
      </w:r>
    </w:p>
    <w:p w14:paraId="4D67E598" w14:textId="63F5E2F0" w:rsidR="0067531E" w:rsidRDefault="0067531E" w:rsidP="00565E88">
      <w:pPr>
        <w:spacing w:after="200" w:line="276" w:lineRule="auto"/>
        <w:jc w:val="both"/>
        <w:rPr>
          <w:rFonts w:eastAsia="BundesSerif Office"/>
          <w:b/>
          <w:sz w:val="24"/>
        </w:rPr>
      </w:pPr>
      <w:r w:rsidRPr="00197565">
        <w:rPr>
          <w:rFonts w:eastAsia="BundesSerif Office"/>
          <w:b/>
          <w:sz w:val="24"/>
        </w:rPr>
        <w:t xml:space="preserve">Bezeichnung des Vergabeverfahrens / Auftrags: </w:t>
      </w:r>
    </w:p>
    <w:p w14:paraId="6B100B3E" w14:textId="1E6CC115" w:rsidR="00E00D68" w:rsidRPr="00197565" w:rsidRDefault="00E00D68" w:rsidP="00565E88">
      <w:pPr>
        <w:spacing w:after="200" w:line="276" w:lineRule="auto"/>
        <w:jc w:val="both"/>
        <w:rPr>
          <w:rFonts w:eastAsia="BundesSerif Office"/>
          <w:b/>
          <w:sz w:val="24"/>
        </w:rPr>
      </w:pPr>
      <w:r w:rsidRPr="00E00D68">
        <w:rPr>
          <w:rFonts w:eastAsia="BundesSerif Office"/>
          <w:b/>
          <w:sz w:val="24"/>
        </w:rPr>
        <w:t xml:space="preserve">Rahmenvereinbarung für Cisco Unified Communications und </w:t>
      </w:r>
      <w:proofErr w:type="spellStart"/>
      <w:r w:rsidRPr="00E00D68">
        <w:rPr>
          <w:rFonts w:eastAsia="BundesSerif Office"/>
          <w:b/>
          <w:sz w:val="24"/>
        </w:rPr>
        <w:t>Collaborationsysteme</w:t>
      </w:r>
      <w:proofErr w:type="spellEnd"/>
      <w:r w:rsidRPr="00E00D68">
        <w:rPr>
          <w:rFonts w:eastAsia="BundesSerif Office"/>
          <w:b/>
          <w:sz w:val="24"/>
        </w:rPr>
        <w:t xml:space="preserve"> (Videokonferenzsysteme)</w:t>
      </w:r>
    </w:p>
    <w:p w14:paraId="196FF9C2" w14:textId="63F192B5" w:rsidR="0067531E" w:rsidRPr="00197565" w:rsidRDefault="0067531E" w:rsidP="00565E88">
      <w:pPr>
        <w:spacing w:after="200" w:line="276" w:lineRule="auto"/>
        <w:jc w:val="both"/>
        <w:rPr>
          <w:rFonts w:cstheme="minorHAnsi"/>
          <w:b/>
          <w:color w:val="0D0D0D" w:themeColor="text1" w:themeTint="F2"/>
          <w:sz w:val="24"/>
          <w:szCs w:val="20"/>
        </w:rPr>
      </w:pPr>
      <w:r w:rsidRPr="00197565">
        <w:rPr>
          <w:rFonts w:eastAsia="BundesSerif Office"/>
          <w:b/>
          <w:sz w:val="24"/>
        </w:rPr>
        <w:t>Aktenzeichen des Auftraggebers: 202</w:t>
      </w:r>
      <w:r w:rsidR="00E00D68">
        <w:rPr>
          <w:rFonts w:eastAsia="BundesSerif Office"/>
          <w:b/>
          <w:sz w:val="24"/>
        </w:rPr>
        <w:t>6</w:t>
      </w:r>
      <w:r w:rsidRPr="00E00D68">
        <w:rPr>
          <w:rFonts w:eastAsia="BundesSerif Office"/>
          <w:b/>
          <w:sz w:val="24"/>
        </w:rPr>
        <w:t>-</w:t>
      </w:r>
      <w:r w:rsidR="00E00D68" w:rsidRPr="00E00D68">
        <w:rPr>
          <w:rFonts w:cstheme="minorHAnsi"/>
          <w:b/>
          <w:sz w:val="24"/>
          <w:szCs w:val="20"/>
        </w:rPr>
        <w:t>119</w:t>
      </w:r>
    </w:p>
    <w:p w14:paraId="77CD4570" w14:textId="77777777" w:rsidR="0067531E" w:rsidRPr="00197565" w:rsidRDefault="0067531E" w:rsidP="00565E88">
      <w:pPr>
        <w:spacing w:after="200" w:line="276" w:lineRule="auto"/>
        <w:jc w:val="both"/>
        <w:rPr>
          <w:rFonts w:eastAsia="BundesSerif Office"/>
          <w:b/>
          <w:sz w:val="24"/>
        </w:rPr>
      </w:pPr>
      <w:r w:rsidRPr="00197565">
        <w:rPr>
          <w:rFonts w:eastAsia="BundesSerif Office"/>
          <w:b/>
          <w:sz w:val="24"/>
        </w:rPr>
        <w:t>Die nachfolgende Erklärung gebe/n ich/wir verbindlich ab (ggf. zugleich in Vertretung für die lt. Teilnahmeantrag / Angebot Vertretenen auch für diese):</w:t>
      </w:r>
    </w:p>
    <w:p w14:paraId="18EDE236" w14:textId="77777777" w:rsidR="0067531E" w:rsidRPr="00197565" w:rsidRDefault="0067531E" w:rsidP="00565E88">
      <w:pPr>
        <w:tabs>
          <w:tab w:val="left" w:pos="284"/>
        </w:tabs>
        <w:spacing w:after="200" w:line="276" w:lineRule="auto"/>
        <w:jc w:val="both"/>
        <w:rPr>
          <w:rFonts w:eastAsia="BundesSerif Office"/>
          <w:sz w:val="24"/>
        </w:rPr>
      </w:pPr>
      <w:r w:rsidRPr="00197565">
        <w:rPr>
          <w:rFonts w:eastAsia="BundesSerif Office"/>
          <w:sz w:val="24"/>
        </w:rPr>
        <w:t>1.</w:t>
      </w:r>
      <w:r w:rsidRPr="00197565">
        <w:rPr>
          <w:rFonts w:eastAsia="BundesSerif Office"/>
          <w:sz w:val="24"/>
        </w:rPr>
        <w:tab/>
        <w:t xml:space="preserve">Der / die </w:t>
      </w:r>
      <w:r w:rsidRPr="00197565">
        <w:rPr>
          <w:rFonts w:eastAsia="BundesSerif Office"/>
          <w:b/>
          <w:sz w:val="24"/>
        </w:rPr>
        <w:t xml:space="preserve">Bewerber / Bieter </w:t>
      </w:r>
      <w:r w:rsidRPr="00197565">
        <w:rPr>
          <w:rFonts w:eastAsia="BundesSerif Office"/>
          <w:sz w:val="24"/>
        </w:rPr>
        <w:t xml:space="preserve">gehört / gehören nicht zu den in </w:t>
      </w:r>
      <w:r w:rsidRPr="00197565">
        <w:rPr>
          <w:rFonts w:eastAsia="BundesSerif Office"/>
          <w:b/>
          <w:sz w:val="24"/>
        </w:rPr>
        <w:t>Artikel 5 k)</w:t>
      </w:r>
      <w:r w:rsidRPr="00197565">
        <w:rPr>
          <w:rFonts w:eastAsia="BundesSerif Office"/>
          <w:sz w:val="24"/>
        </w:rPr>
        <w:t xml:space="preserve"> Absatz 1 der Verordnung (EU) Nr. 833/2014 in der Fassung des Art. 1 Ziff. 23 der Verordnung (EU) 2022/576 des Rates vom 8. April 2022 über restriktive Maßnahmen angesichts der Handlungen Russlands, die die Lage in der Ukraine destabilisieren,</w:t>
      </w:r>
    </w:p>
    <w:p w14:paraId="790BE34B" w14:textId="77777777" w:rsidR="0067531E" w:rsidRPr="00197565" w:rsidRDefault="0067531E" w:rsidP="00565E88">
      <w:pPr>
        <w:spacing w:after="200" w:line="276" w:lineRule="auto"/>
        <w:jc w:val="both"/>
        <w:rPr>
          <w:rFonts w:eastAsia="BundesSerif Office"/>
          <w:b/>
          <w:sz w:val="24"/>
        </w:rPr>
      </w:pPr>
      <w:r w:rsidRPr="00197565">
        <w:rPr>
          <w:rFonts w:eastAsia="BundesSerif Office"/>
          <w:b/>
          <w:sz w:val="24"/>
        </w:rPr>
        <w:t xml:space="preserve">genannten Personen oder Unternehmen, die einen </w:t>
      </w:r>
      <w:r w:rsidRPr="00197565">
        <w:rPr>
          <w:rFonts w:eastAsia="BundesSerif Office"/>
          <w:b/>
          <w:sz w:val="24"/>
          <w:u w:val="single"/>
        </w:rPr>
        <w:t>Bezug zu Russland</w:t>
      </w:r>
      <w:r w:rsidRPr="00197565">
        <w:rPr>
          <w:rFonts w:eastAsia="BundesSerif Office"/>
          <w:b/>
          <w:sz w:val="24"/>
        </w:rPr>
        <w:t xml:space="preserve"> im Sinne der Vorschrift aufweisen, </w:t>
      </w:r>
    </w:p>
    <w:p w14:paraId="581B9E7E" w14:textId="77777777" w:rsidR="0067531E" w:rsidRPr="00197565" w:rsidRDefault="0067531E" w:rsidP="00565E88">
      <w:pPr>
        <w:numPr>
          <w:ilvl w:val="0"/>
          <w:numId w:val="11"/>
        </w:numPr>
        <w:spacing w:after="200" w:line="276" w:lineRule="auto"/>
        <w:contextualSpacing/>
        <w:jc w:val="both"/>
        <w:rPr>
          <w:rFonts w:eastAsia="BundesSerif Office"/>
          <w:b/>
          <w:sz w:val="24"/>
        </w:rPr>
      </w:pPr>
      <w:r w:rsidRPr="00197565">
        <w:rPr>
          <w:rFonts w:eastAsia="BundesSerif Office"/>
          <w:b/>
          <w:sz w:val="24"/>
        </w:rPr>
        <w:t>durch die russische Staatsangehörigkeit des Bewerbers/Bieters oder die Niederlassung des Bewerbers/Bieters in Russland,</w:t>
      </w:r>
    </w:p>
    <w:p w14:paraId="369C377E" w14:textId="77777777" w:rsidR="0067531E" w:rsidRPr="00197565" w:rsidRDefault="0067531E" w:rsidP="00565E88">
      <w:pPr>
        <w:numPr>
          <w:ilvl w:val="0"/>
          <w:numId w:val="11"/>
        </w:numPr>
        <w:spacing w:after="200" w:line="276" w:lineRule="auto"/>
        <w:contextualSpacing/>
        <w:jc w:val="both"/>
        <w:rPr>
          <w:rFonts w:eastAsia="BundesSerif Office"/>
          <w:b/>
          <w:sz w:val="24"/>
        </w:rPr>
      </w:pPr>
      <w:r w:rsidRPr="00197565">
        <w:rPr>
          <w:rFonts w:eastAsia="BundesSerif Office"/>
          <w:b/>
          <w:sz w:val="24"/>
        </w:rPr>
        <w:t>durch die Beteiligung einer natürlichen Person oder eines Unternehmens, auf die eines der Kriterien nach Buchstabe a zutrifft, am Bewerber/Bieter über das Halten von Anteilen im Umfang von mehr als 50%,</w:t>
      </w:r>
    </w:p>
    <w:p w14:paraId="2209AFF2" w14:textId="77777777" w:rsidR="0067531E" w:rsidRDefault="0067531E" w:rsidP="00565E88">
      <w:pPr>
        <w:numPr>
          <w:ilvl w:val="0"/>
          <w:numId w:val="11"/>
        </w:numPr>
        <w:spacing w:after="200" w:line="276" w:lineRule="auto"/>
        <w:contextualSpacing/>
        <w:jc w:val="both"/>
        <w:rPr>
          <w:rFonts w:eastAsia="BundesSerif Office"/>
          <w:b/>
          <w:sz w:val="24"/>
        </w:rPr>
      </w:pPr>
      <w:r w:rsidRPr="00197565">
        <w:rPr>
          <w:rFonts w:eastAsia="BundesSerif Office"/>
          <w:b/>
          <w:sz w:val="24"/>
        </w:rPr>
        <w:t>durch das Handeln der Bewerber/Bieter im Namen oder auf Anweisung von Personen oder Unternehmen, auf die die Kriterien der Buchstaben a und/oder b zutrifft.</w:t>
      </w:r>
    </w:p>
    <w:p w14:paraId="68AFA237" w14:textId="77777777" w:rsidR="00197565" w:rsidRPr="00197565" w:rsidRDefault="00197565" w:rsidP="00565E88">
      <w:pPr>
        <w:spacing w:after="200" w:line="276" w:lineRule="auto"/>
        <w:contextualSpacing/>
        <w:jc w:val="both"/>
        <w:rPr>
          <w:rFonts w:eastAsia="BundesSerif Office"/>
          <w:b/>
          <w:sz w:val="24"/>
        </w:rPr>
      </w:pPr>
    </w:p>
    <w:p w14:paraId="34EF06E0" w14:textId="77777777" w:rsidR="0067531E" w:rsidRPr="00197565" w:rsidRDefault="00197565" w:rsidP="00565E88">
      <w:pPr>
        <w:spacing w:after="200" w:line="276" w:lineRule="auto"/>
        <w:ind w:left="720"/>
        <w:contextualSpacing/>
        <w:jc w:val="both"/>
        <w:rPr>
          <w:rFonts w:eastAsia="BundesSerif Office"/>
          <w:b/>
          <w:sz w:val="24"/>
        </w:rPr>
      </w:pPr>
      <w:r>
        <w:rPr>
          <w:rFonts w:eastAsia="BundesSerif Office"/>
          <w:b/>
          <w:sz w:val="24"/>
        </w:rPr>
        <w:br w:type="page"/>
      </w:r>
    </w:p>
    <w:p w14:paraId="50E7929F" w14:textId="77777777" w:rsidR="0067531E" w:rsidRPr="00197565" w:rsidRDefault="0067531E" w:rsidP="00565E88">
      <w:pPr>
        <w:tabs>
          <w:tab w:val="left" w:pos="284"/>
        </w:tabs>
        <w:spacing w:after="200" w:line="276" w:lineRule="auto"/>
        <w:jc w:val="both"/>
        <w:rPr>
          <w:rFonts w:eastAsia="BundesSerif Office"/>
          <w:sz w:val="24"/>
        </w:rPr>
      </w:pPr>
      <w:r w:rsidRPr="00197565">
        <w:rPr>
          <w:rFonts w:eastAsia="BundesSerif Office"/>
          <w:sz w:val="24"/>
        </w:rPr>
        <w:lastRenderedPageBreak/>
        <w:t>2.</w:t>
      </w:r>
      <w:r w:rsidRPr="00197565">
        <w:rPr>
          <w:rFonts w:eastAsia="BundesSerif Office"/>
          <w:sz w:val="24"/>
        </w:rPr>
        <w:tab/>
        <w:t xml:space="preserve">Die am Auftrag als </w:t>
      </w:r>
      <w:r w:rsidRPr="00197565">
        <w:rPr>
          <w:rFonts w:eastAsia="BundesSerif Office"/>
          <w:b/>
          <w:sz w:val="24"/>
        </w:rPr>
        <w:t>Unterauftragnehmer, Lieferanten oder Unternehmen, deren Kapazitäten im Zusammenhang mit der Erbringung des Eignungsnachweises in Anspruch genommen werden</w:t>
      </w:r>
      <w:r w:rsidRPr="00197565">
        <w:rPr>
          <w:rFonts w:eastAsia="BundesSerif Office"/>
          <w:sz w:val="24"/>
        </w:rPr>
        <w:t>, beteiligten Unternehmen, auf die mehr als 10 % des Auftragswerts entfällt, gehören ebenfalls nicht zu dem in der Vorschrift genannten Personenkreis mit einem Bezug zu Russland im Sinne der Vorschrift.</w:t>
      </w:r>
    </w:p>
    <w:p w14:paraId="5EF0B008" w14:textId="77777777" w:rsidR="0067531E" w:rsidRPr="00197565" w:rsidRDefault="0067531E" w:rsidP="00565E88">
      <w:pPr>
        <w:tabs>
          <w:tab w:val="left" w:pos="284"/>
        </w:tabs>
        <w:spacing w:after="200" w:line="276" w:lineRule="auto"/>
        <w:jc w:val="both"/>
        <w:rPr>
          <w:rFonts w:eastAsia="BundesSerif Office"/>
          <w:sz w:val="24"/>
        </w:rPr>
      </w:pPr>
      <w:r w:rsidRPr="00197565">
        <w:rPr>
          <w:rFonts w:eastAsia="BundesSerif Office"/>
          <w:sz w:val="24"/>
        </w:rPr>
        <w:t>3.</w:t>
      </w:r>
      <w:r w:rsidRPr="00197565">
        <w:rPr>
          <w:rFonts w:eastAsia="BundesSerif Office"/>
          <w:sz w:val="24"/>
        </w:rPr>
        <w:tab/>
        <w:t xml:space="preserve">Es wird bestätigt und sichergestellt, dass auch während der Vertragslaufzeit keine als </w:t>
      </w:r>
      <w:r w:rsidRPr="00197565">
        <w:rPr>
          <w:rFonts w:eastAsia="BundesSerif Office"/>
          <w:b/>
          <w:sz w:val="24"/>
        </w:rPr>
        <w:t>Unterauftragnehmer, Lieferanten oder Unternehmen, deren Kapazitäten im Zusammenhang mit der Erbringung des Eignungsnachweises in Anspruch genommen werden</w:t>
      </w:r>
      <w:r w:rsidRPr="00197565">
        <w:rPr>
          <w:rFonts w:eastAsia="BundesSerif Office"/>
          <w:sz w:val="24"/>
        </w:rPr>
        <w:t>, beteiligten Unternehmen eingesetzt werden, auf die mehr als 10 % des Auftragswerts entfällt.</w:t>
      </w:r>
    </w:p>
    <w:p w14:paraId="529E0DAE" w14:textId="77777777" w:rsidR="0067531E" w:rsidRPr="00565E88" w:rsidRDefault="0067531E" w:rsidP="00565E88">
      <w:pPr>
        <w:spacing w:after="200" w:line="276" w:lineRule="auto"/>
        <w:jc w:val="both"/>
        <w:rPr>
          <w:rFonts w:eastAsia="BundesSerif Office"/>
          <w:sz w:val="24"/>
          <w:szCs w:val="24"/>
        </w:rPr>
      </w:pPr>
    </w:p>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83"/>
        <w:gridCol w:w="5245"/>
      </w:tblGrid>
      <w:tr w:rsidR="000706C0" w:rsidRPr="00565E88" w14:paraId="5D5EA12C" w14:textId="77777777" w:rsidTr="000706C0">
        <w:tc>
          <w:tcPr>
            <w:tcW w:w="3828" w:type="dxa"/>
            <w:tcBorders>
              <w:bottom w:val="single" w:sz="4" w:space="0" w:color="auto"/>
            </w:tcBorders>
          </w:tcPr>
          <w:p w14:paraId="147F9FD5" w14:textId="77777777" w:rsidR="000706C0" w:rsidRPr="00565E88" w:rsidRDefault="00E00D68" w:rsidP="00565E88">
            <w:pPr>
              <w:pStyle w:val="Listenabsatz"/>
              <w:spacing w:before="120" w:after="120" w:line="23" w:lineRule="atLeast"/>
              <w:ind w:left="0"/>
              <w:jc w:val="both"/>
              <w:rPr>
                <w:rFonts w:cstheme="minorHAnsi"/>
                <w:sz w:val="24"/>
                <w:szCs w:val="24"/>
              </w:rPr>
            </w:pPr>
            <w:sdt>
              <w:sdtPr>
                <w:rPr>
                  <w:rFonts w:cstheme="minorHAnsi"/>
                  <w:sz w:val="24"/>
                  <w:szCs w:val="24"/>
                </w:rPr>
                <w:id w:val="1379364187"/>
                <w:placeholder>
                  <w:docPart w:val="D5FF2E8D16934808A83DD9DF4BFBC8DB"/>
                </w:placeholder>
              </w:sdtPr>
              <w:sdtEndPr/>
              <w:sdtContent>
                <w:r w:rsidR="000706C0" w:rsidRPr="00565E88">
                  <w:rPr>
                    <w:rStyle w:val="Platzhaltertext"/>
                    <w:rFonts w:cstheme="minorHAnsi"/>
                    <w:sz w:val="24"/>
                    <w:szCs w:val="24"/>
                  </w:rPr>
                  <w:t>Klicken oder tippen Sie hier, um Text einzugeben.</w:t>
                </w:r>
              </w:sdtContent>
            </w:sdt>
          </w:p>
        </w:tc>
        <w:tc>
          <w:tcPr>
            <w:tcW w:w="283" w:type="dxa"/>
          </w:tcPr>
          <w:p w14:paraId="7F237D20" w14:textId="77777777" w:rsidR="000706C0" w:rsidRPr="00565E88" w:rsidRDefault="000706C0" w:rsidP="00565E88">
            <w:pPr>
              <w:pStyle w:val="Listenabsatz"/>
              <w:spacing w:before="120" w:after="120" w:line="23" w:lineRule="atLeast"/>
              <w:ind w:left="0"/>
              <w:jc w:val="both"/>
              <w:rPr>
                <w:rFonts w:cstheme="minorHAnsi"/>
                <w:sz w:val="24"/>
                <w:szCs w:val="24"/>
              </w:rPr>
            </w:pPr>
          </w:p>
        </w:tc>
        <w:tc>
          <w:tcPr>
            <w:tcW w:w="5245" w:type="dxa"/>
            <w:tcBorders>
              <w:bottom w:val="single" w:sz="4" w:space="0" w:color="auto"/>
            </w:tcBorders>
          </w:tcPr>
          <w:p w14:paraId="0F843129" w14:textId="77777777" w:rsidR="000706C0" w:rsidRPr="00565E88" w:rsidRDefault="00E00D68" w:rsidP="00565E88">
            <w:pPr>
              <w:pStyle w:val="Listenabsatz"/>
              <w:spacing w:before="120" w:after="120" w:line="23" w:lineRule="atLeast"/>
              <w:ind w:left="0"/>
              <w:jc w:val="both"/>
              <w:rPr>
                <w:rFonts w:cstheme="minorHAnsi"/>
                <w:sz w:val="24"/>
                <w:szCs w:val="24"/>
              </w:rPr>
            </w:pPr>
            <w:sdt>
              <w:sdtPr>
                <w:rPr>
                  <w:rFonts w:cstheme="minorHAnsi"/>
                  <w:sz w:val="24"/>
                  <w:szCs w:val="24"/>
                </w:rPr>
                <w:id w:val="-2027086450"/>
                <w:placeholder>
                  <w:docPart w:val="6D52856775DB4DF2B3970D4083D3DE1C"/>
                </w:placeholder>
                <w:showingPlcHdr/>
              </w:sdtPr>
              <w:sdtEndPr/>
              <w:sdtContent>
                <w:r w:rsidR="000706C0" w:rsidRPr="00565E88">
                  <w:rPr>
                    <w:rStyle w:val="Platzhaltertext"/>
                    <w:rFonts w:cstheme="minorHAnsi"/>
                    <w:sz w:val="24"/>
                    <w:szCs w:val="24"/>
                  </w:rPr>
                  <w:t>Klicken oder tippen Sie hier, um Text einzugeben.</w:t>
                </w:r>
              </w:sdtContent>
            </w:sdt>
          </w:p>
        </w:tc>
      </w:tr>
      <w:tr w:rsidR="000706C0" w:rsidRPr="00565E88" w14:paraId="7EA02F31" w14:textId="77777777" w:rsidTr="000706C0">
        <w:tc>
          <w:tcPr>
            <w:tcW w:w="3828" w:type="dxa"/>
            <w:tcBorders>
              <w:top w:val="single" w:sz="4" w:space="0" w:color="auto"/>
            </w:tcBorders>
          </w:tcPr>
          <w:p w14:paraId="125A066E" w14:textId="77777777" w:rsidR="000706C0" w:rsidRPr="00565E88" w:rsidRDefault="000706C0" w:rsidP="00565E88">
            <w:pPr>
              <w:pStyle w:val="Listenabsatz"/>
              <w:spacing w:before="120" w:after="120" w:line="23" w:lineRule="atLeast"/>
              <w:ind w:left="0"/>
              <w:jc w:val="both"/>
              <w:rPr>
                <w:rFonts w:cstheme="minorHAnsi"/>
                <w:sz w:val="24"/>
                <w:szCs w:val="24"/>
              </w:rPr>
            </w:pPr>
            <w:r w:rsidRPr="00565E88">
              <w:rPr>
                <w:rFonts w:cstheme="minorHAnsi"/>
                <w:sz w:val="24"/>
                <w:szCs w:val="24"/>
              </w:rPr>
              <w:t>Ort, Datum</w:t>
            </w:r>
          </w:p>
        </w:tc>
        <w:tc>
          <w:tcPr>
            <w:tcW w:w="283" w:type="dxa"/>
          </w:tcPr>
          <w:p w14:paraId="22B55D97" w14:textId="77777777" w:rsidR="000706C0" w:rsidRPr="00565E88" w:rsidRDefault="000706C0" w:rsidP="00565E88">
            <w:pPr>
              <w:pStyle w:val="Listenabsatz"/>
              <w:spacing w:before="120" w:after="120" w:line="23" w:lineRule="atLeast"/>
              <w:ind w:left="0"/>
              <w:jc w:val="both"/>
              <w:rPr>
                <w:rFonts w:cstheme="minorHAnsi"/>
                <w:sz w:val="24"/>
                <w:szCs w:val="24"/>
              </w:rPr>
            </w:pPr>
          </w:p>
        </w:tc>
        <w:tc>
          <w:tcPr>
            <w:tcW w:w="5245" w:type="dxa"/>
            <w:tcBorders>
              <w:top w:val="single" w:sz="4" w:space="0" w:color="auto"/>
            </w:tcBorders>
          </w:tcPr>
          <w:p w14:paraId="22D4231A" w14:textId="77777777" w:rsidR="000706C0" w:rsidRPr="00565E88" w:rsidRDefault="000706C0" w:rsidP="00565E88">
            <w:pPr>
              <w:pStyle w:val="Default"/>
              <w:jc w:val="both"/>
            </w:pPr>
            <w:r w:rsidRPr="00565E88">
              <w:rPr>
                <w:rFonts w:cstheme="minorHAnsi"/>
              </w:rPr>
              <w:t>Name/n des/der Erklärenden</w:t>
            </w:r>
            <w:r w:rsidRPr="00565E88">
              <w:rPr>
                <w:rStyle w:val="Funotenzeichen"/>
              </w:rPr>
              <w:footnoteReference w:id="1"/>
            </w:r>
          </w:p>
          <w:p w14:paraId="3F536D98" w14:textId="77777777" w:rsidR="000706C0" w:rsidRPr="00565E88" w:rsidRDefault="000706C0" w:rsidP="00565E88">
            <w:pPr>
              <w:pStyle w:val="Listenabsatz"/>
              <w:spacing w:before="120" w:after="120" w:line="23" w:lineRule="atLeast"/>
              <w:ind w:left="0"/>
              <w:jc w:val="both"/>
              <w:rPr>
                <w:rFonts w:cstheme="minorHAnsi"/>
                <w:sz w:val="24"/>
                <w:szCs w:val="24"/>
              </w:rPr>
            </w:pPr>
          </w:p>
        </w:tc>
      </w:tr>
    </w:tbl>
    <w:p w14:paraId="623F55DF" w14:textId="77777777" w:rsidR="0067531E" w:rsidRPr="00197565" w:rsidRDefault="0067531E" w:rsidP="00565E88">
      <w:pPr>
        <w:spacing w:after="200" w:line="23" w:lineRule="atLeast"/>
        <w:jc w:val="both"/>
        <w:rPr>
          <w:rFonts w:eastAsia="BundesSerif Office"/>
          <w:b/>
          <w:szCs w:val="20"/>
        </w:rPr>
      </w:pPr>
    </w:p>
    <w:p w14:paraId="32CE3B95" w14:textId="77777777" w:rsidR="00197565" w:rsidRDefault="00197565" w:rsidP="00565E88">
      <w:pPr>
        <w:jc w:val="both"/>
        <w:rPr>
          <w:rFonts w:eastAsia="BundesSerif Office"/>
          <w:b/>
          <w:sz w:val="20"/>
          <w:szCs w:val="20"/>
        </w:rPr>
      </w:pPr>
      <w:r>
        <w:rPr>
          <w:rFonts w:eastAsia="BundesSerif Office"/>
          <w:b/>
          <w:sz w:val="20"/>
          <w:szCs w:val="20"/>
        </w:rPr>
        <w:br w:type="page"/>
      </w:r>
    </w:p>
    <w:p w14:paraId="2CD0885D" w14:textId="77777777" w:rsidR="0067531E" w:rsidRPr="00197565" w:rsidRDefault="0067531E" w:rsidP="00565E88">
      <w:pPr>
        <w:spacing w:after="140"/>
        <w:jc w:val="both"/>
        <w:rPr>
          <w:rFonts w:eastAsia="BundesSerif Office"/>
          <w:b/>
          <w:szCs w:val="20"/>
        </w:rPr>
      </w:pPr>
      <w:r w:rsidRPr="00197565">
        <w:rPr>
          <w:rFonts w:eastAsia="BundesSerif Office"/>
          <w:b/>
          <w:szCs w:val="20"/>
        </w:rPr>
        <w:lastRenderedPageBreak/>
        <w:t>Artikel 5k der Verordnung (EU) Nr. 833/2014 in der Fassung des Art. 1 Ziff. 23 der Verordnung (EU) 2022/576 des Rates vom 8. April 2022 lautet wie folgt:</w:t>
      </w:r>
    </w:p>
    <w:p w14:paraId="570C2B54"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bookmarkStart w:id="1" w:name="_Hlk100674991"/>
      <w:r w:rsidRPr="00565E88">
        <w:rPr>
          <w:rFonts w:eastAsia="BundesSerif Office"/>
          <w:b/>
          <w:iCs/>
          <w:sz w:val="20"/>
          <w:szCs w:val="20"/>
        </w:rPr>
        <w:t>(1)</w:t>
      </w:r>
      <w:r w:rsidRPr="00565E88">
        <w:rPr>
          <w:rFonts w:eastAsia="BundesSerif Office"/>
          <w:iCs/>
          <w:sz w:val="20"/>
          <w:szCs w:val="20"/>
        </w:rPr>
        <w:t>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8E723AA"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a)  russische Staatsangehörige oder in Russland niedergelassene natürliche oder juristische Personen, Organisationen oder Einrichtungen,</w:t>
      </w:r>
    </w:p>
    <w:p w14:paraId="264FE4AF"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b)   juristische Personen, Organisationen oder Einrichtungen, deren Anteile zu über 50 % unmittelbar oder mittelbar von einer der unter Buchstabe a genannten Organisationen gehalten werden, oder</w:t>
      </w:r>
    </w:p>
    <w:p w14:paraId="6204E2B1"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c)   natürliche oder juristische Personen, Organisationen oder Einrichtungen, die im Namen oder auf Anweisung einer der unter Buchstabe a oder b genannten Organisationen handeln,</w:t>
      </w:r>
    </w:p>
    <w:p w14:paraId="70798753"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auch solche, auf die mehr als 10 % des Auftragswerts entfällt, Unterauftragnehmer, Lieferanten oder Unternehmen, deren Kapazitäten im Sinne der Richtlinien über die öffentliche Auftragsvergabe in Anspruch genommen werden.</w:t>
      </w:r>
    </w:p>
    <w:p w14:paraId="014971FE"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b/>
          <w:iCs/>
          <w:sz w:val="20"/>
          <w:szCs w:val="20"/>
        </w:rPr>
        <w:t>(2)</w:t>
      </w:r>
      <w:r w:rsidRPr="00565E88">
        <w:rPr>
          <w:rFonts w:eastAsia="BundesSerif Office"/>
          <w:iCs/>
          <w:sz w:val="20"/>
          <w:szCs w:val="20"/>
        </w:rPr>
        <w:t>   Abweichend von Absatz 1 können die zuständigen Behörden die Vergabe oder die Fortsetzung der Erfüllung von Verträgen genehmigen, die bestimmt sind für</w:t>
      </w:r>
    </w:p>
    <w:p w14:paraId="79A6D40B"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a)</w:t>
      </w:r>
      <w:r w:rsidR="00565E88" w:rsidRPr="00565E88">
        <w:rPr>
          <w:rFonts w:eastAsia="BundesSerif Office"/>
          <w:iCs/>
          <w:sz w:val="20"/>
          <w:szCs w:val="20"/>
        </w:rPr>
        <w:t>  </w:t>
      </w:r>
      <w:r w:rsidRPr="00565E88">
        <w:rPr>
          <w:rFonts w:eastAsia="BundesSerif Office"/>
          <w:iCs/>
          <w:sz w:val="20"/>
          <w:szCs w:val="20"/>
        </w:rPr>
        <w:t xml:space="preserve">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021A1BC"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b)   die zwischenstaatliche Zusammenarbeit bei Raumfahrtprogrammen,</w:t>
      </w:r>
    </w:p>
    <w:p w14:paraId="75467259"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c)   die Bereitstellung unbedingt notwendiger Güter oder Dienstleistungen, wenn sie ausschließlich oder nur in ausreichender Menge von den in Absatz 1 genannten Personen bereitgestellt werden können,</w:t>
      </w:r>
    </w:p>
    <w:p w14:paraId="2A9DC45B"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182B300"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e)   den Kauf, die Einfuhr oder die Beförderung von Erdgas und Erdöl, einschließlich raffinierter Erdölerzeugnisse, sowie von Titan, Aluminium, Kupfer, Nickel, Palladium und Eisenerz aus oder durch Russland in die Union, oder</w:t>
      </w:r>
    </w:p>
    <w:p w14:paraId="0E19B59C"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iCs/>
          <w:sz w:val="20"/>
          <w:szCs w:val="20"/>
        </w:rPr>
        <w:t>f)   den Kauf, die Einfuhr oder die Beförderung von Kohle und anderen festen fossile Brennstoffen, die in Anhang</w:t>
      </w:r>
      <w:r w:rsidR="00DB685D">
        <w:rPr>
          <w:rFonts w:eastAsia="BundesSerif Office"/>
          <w:iCs/>
          <w:sz w:val="20"/>
          <w:szCs w:val="20"/>
        </w:rPr>
        <w:t> </w:t>
      </w:r>
      <w:r w:rsidRPr="00565E88">
        <w:rPr>
          <w:rFonts w:eastAsia="BundesSerif Office"/>
          <w:iCs/>
          <w:sz w:val="20"/>
          <w:szCs w:val="20"/>
        </w:rPr>
        <w:t>XXII aufgeführt sind, bis 10. August 2022.</w:t>
      </w:r>
    </w:p>
    <w:p w14:paraId="0B58D467" w14:textId="77777777" w:rsidR="0067531E" w:rsidRPr="00565E88" w:rsidRDefault="0067531E" w:rsidP="00565E88">
      <w:pPr>
        <w:pBdr>
          <w:top w:val="single" w:sz="4" w:space="1" w:color="auto"/>
          <w:left w:val="single" w:sz="4" w:space="1" w:color="auto"/>
          <w:bottom w:val="single" w:sz="4" w:space="1" w:color="auto"/>
          <w:right w:val="single" w:sz="4" w:space="1" w:color="auto"/>
        </w:pBdr>
        <w:spacing w:after="120" w:line="276" w:lineRule="auto"/>
        <w:jc w:val="both"/>
        <w:rPr>
          <w:rFonts w:eastAsia="BundesSerif Office"/>
          <w:iCs/>
          <w:sz w:val="20"/>
          <w:szCs w:val="20"/>
        </w:rPr>
      </w:pPr>
      <w:r w:rsidRPr="00565E88">
        <w:rPr>
          <w:rFonts w:eastAsia="BundesSerif Office"/>
          <w:b/>
          <w:iCs/>
          <w:sz w:val="20"/>
          <w:szCs w:val="20"/>
        </w:rPr>
        <w:t>(3)</w:t>
      </w:r>
      <w:r w:rsidRPr="00565E88">
        <w:rPr>
          <w:rFonts w:eastAsia="BundesSerif Office"/>
          <w:iCs/>
          <w:sz w:val="20"/>
          <w:szCs w:val="20"/>
        </w:rPr>
        <w:t>   Der betreffende Mitgliedstaat unterrichtet die anderen Mitgliedstaaten und die Kommission über jede nach diesem Artikel erteilte Genehmigung innerhalb von zwei Wochen nach deren Erteilung.</w:t>
      </w:r>
    </w:p>
    <w:p w14:paraId="69D93145" w14:textId="77777777" w:rsidR="00521CC2" w:rsidRPr="00565E88" w:rsidRDefault="0067531E" w:rsidP="00565E88">
      <w:pPr>
        <w:pBdr>
          <w:top w:val="single" w:sz="4" w:space="1" w:color="auto"/>
          <w:left w:val="single" w:sz="4" w:space="1" w:color="auto"/>
          <w:bottom w:val="single" w:sz="4" w:space="1" w:color="auto"/>
          <w:right w:val="single" w:sz="4" w:space="1" w:color="auto"/>
        </w:pBdr>
        <w:spacing w:after="120"/>
        <w:jc w:val="both"/>
        <w:rPr>
          <w:sz w:val="20"/>
          <w:szCs w:val="20"/>
        </w:rPr>
      </w:pPr>
      <w:r w:rsidRPr="00565E88">
        <w:rPr>
          <w:rFonts w:eastAsia="BundesSerif Office"/>
          <w:b/>
          <w:iCs/>
          <w:sz w:val="20"/>
          <w:szCs w:val="20"/>
        </w:rPr>
        <w:t>(4)</w:t>
      </w:r>
      <w:r w:rsidRPr="00565E88">
        <w:rPr>
          <w:rFonts w:eastAsia="BundesSerif Office"/>
          <w:iCs/>
          <w:sz w:val="20"/>
          <w:szCs w:val="20"/>
        </w:rPr>
        <w:t>   Die Verbote gemäß Absatz 1 gelten nicht für die Erfüllung — bis zum 10. Oktober 2022 — von Verträgen, die vor dem 9. April 2022 ges</w:t>
      </w:r>
      <w:bookmarkEnd w:id="1"/>
      <w:r w:rsidRPr="00565E88">
        <w:rPr>
          <w:rFonts w:eastAsia="BundesSerif Office"/>
          <w:iCs/>
          <w:sz w:val="20"/>
          <w:szCs w:val="20"/>
        </w:rPr>
        <w:t>chlossen wurden.</w:t>
      </w:r>
      <w:bookmarkEnd w:id="0"/>
    </w:p>
    <w:sectPr w:rsidR="00521CC2" w:rsidRPr="00565E88" w:rsidSect="00A546FB">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843" w:right="1361" w:bottom="1135" w:left="1254"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47DA7" w14:textId="77777777" w:rsidR="00E00D68" w:rsidRDefault="00E00D68">
      <w:r>
        <w:separator/>
      </w:r>
    </w:p>
  </w:endnote>
  <w:endnote w:type="continuationSeparator" w:id="0">
    <w:p w14:paraId="2B72185E" w14:textId="77777777" w:rsidR="00E00D68" w:rsidRDefault="00E00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MetaBold-Roman">
    <w:panose1 w:val="020B0502030000020004"/>
    <w:charset w:val="00"/>
    <w:family w:val="swiss"/>
    <w:pitch w:val="variable"/>
    <w:sig w:usb0="800000A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A761" w14:textId="77777777" w:rsidR="00DB685D" w:rsidRDefault="00DB685D">
    <w:pPr>
      <w:pStyle w:val="Fuzeile"/>
    </w:pPr>
  </w:p>
  <w:p w14:paraId="6B40E324" w14:textId="77777777" w:rsidR="00DB685D" w:rsidRDefault="00DB68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E5B4E" w14:textId="77777777" w:rsidR="00DB685D" w:rsidRPr="00565E88" w:rsidRDefault="00DB685D" w:rsidP="00197565">
    <w:pPr>
      <w:pStyle w:val="Fuzeile"/>
      <w:rPr>
        <w:sz w:val="18"/>
        <w:szCs w:val="18"/>
      </w:rPr>
    </w:pPr>
    <w:r w:rsidRPr="00565E88">
      <w:rPr>
        <w:sz w:val="18"/>
        <w:szCs w:val="18"/>
      </w:rPr>
      <w:t>2024-</w:t>
    </w:r>
    <w:r w:rsidRPr="00565E88">
      <w:rPr>
        <w:color w:val="FF0000"/>
        <w:sz w:val="18"/>
        <w:szCs w:val="18"/>
      </w:rPr>
      <w:t>XX</w:t>
    </w:r>
    <w:r w:rsidRPr="00565E88">
      <w:rPr>
        <w:sz w:val="18"/>
        <w:szCs w:val="18"/>
      </w:rPr>
      <w:t xml:space="preserve"> </w:t>
    </w:r>
    <w:r w:rsidRPr="00565E88">
      <w:rPr>
        <w:rStyle w:val="Seitenzahl"/>
        <w:sz w:val="18"/>
        <w:szCs w:val="18"/>
      </w:rPr>
      <w:ptab w:relativeTo="margin" w:alignment="center" w:leader="none"/>
    </w:r>
    <w:r w:rsidRPr="00565E88">
      <w:rPr>
        <w:rStyle w:val="Seitenzahl"/>
        <w:sz w:val="18"/>
        <w:szCs w:val="18"/>
      </w:rPr>
      <w:t xml:space="preserve">Anlage </w:t>
    </w:r>
    <w:r w:rsidRPr="00565E88">
      <w:rPr>
        <w:rStyle w:val="Seitenzahl"/>
        <w:color w:val="FF0000"/>
        <w:sz w:val="18"/>
        <w:szCs w:val="18"/>
      </w:rPr>
      <w:t>X</w:t>
    </w:r>
    <w:r w:rsidRPr="00565E88">
      <w:rPr>
        <w:rStyle w:val="Seitenzahl"/>
        <w:sz w:val="18"/>
        <w:szCs w:val="18"/>
      </w:rPr>
      <w:ptab w:relativeTo="margin" w:alignment="right" w:leader="none"/>
    </w:r>
    <w:r w:rsidRPr="00565E88">
      <w:rPr>
        <w:rStyle w:val="Seitenzahl"/>
        <w:sz w:val="18"/>
        <w:szCs w:val="18"/>
      </w:rPr>
      <w:t xml:space="preserve">Seite </w:t>
    </w:r>
    <w:r w:rsidRPr="00565E88">
      <w:rPr>
        <w:rStyle w:val="Seitenzahl"/>
        <w:b/>
        <w:bCs/>
        <w:sz w:val="18"/>
        <w:szCs w:val="18"/>
      </w:rPr>
      <w:fldChar w:fldCharType="begin"/>
    </w:r>
    <w:r w:rsidRPr="00565E88">
      <w:rPr>
        <w:rStyle w:val="Seitenzahl"/>
        <w:b/>
        <w:bCs/>
        <w:sz w:val="18"/>
        <w:szCs w:val="18"/>
      </w:rPr>
      <w:instrText>PAGE  \* Arabic  \* MERGEFORMAT</w:instrText>
    </w:r>
    <w:r w:rsidRPr="00565E88">
      <w:rPr>
        <w:rStyle w:val="Seitenzahl"/>
        <w:b/>
        <w:bCs/>
        <w:sz w:val="18"/>
        <w:szCs w:val="18"/>
      </w:rPr>
      <w:fldChar w:fldCharType="separate"/>
    </w:r>
    <w:r w:rsidRPr="00565E88">
      <w:rPr>
        <w:rStyle w:val="Seitenzahl"/>
        <w:b/>
        <w:bCs/>
        <w:sz w:val="18"/>
        <w:szCs w:val="18"/>
      </w:rPr>
      <w:t>2</w:t>
    </w:r>
    <w:r w:rsidRPr="00565E88">
      <w:rPr>
        <w:rStyle w:val="Seitenzahl"/>
        <w:b/>
        <w:bCs/>
        <w:sz w:val="18"/>
        <w:szCs w:val="18"/>
      </w:rPr>
      <w:fldChar w:fldCharType="end"/>
    </w:r>
    <w:r w:rsidRPr="00565E88">
      <w:rPr>
        <w:rStyle w:val="Seitenzahl"/>
        <w:sz w:val="18"/>
        <w:szCs w:val="18"/>
      </w:rPr>
      <w:t xml:space="preserve"> von </w:t>
    </w:r>
    <w:r w:rsidRPr="00565E88">
      <w:rPr>
        <w:rStyle w:val="Seitenzahl"/>
        <w:b/>
        <w:bCs/>
        <w:sz w:val="18"/>
        <w:szCs w:val="18"/>
      </w:rPr>
      <w:fldChar w:fldCharType="begin"/>
    </w:r>
    <w:r w:rsidRPr="00565E88">
      <w:rPr>
        <w:rStyle w:val="Seitenzahl"/>
        <w:b/>
        <w:bCs/>
        <w:sz w:val="18"/>
        <w:szCs w:val="18"/>
      </w:rPr>
      <w:instrText>NUMPAGES  \* Arabic  \* MERGEFORMAT</w:instrText>
    </w:r>
    <w:r w:rsidRPr="00565E88">
      <w:rPr>
        <w:rStyle w:val="Seitenzahl"/>
        <w:b/>
        <w:bCs/>
        <w:sz w:val="18"/>
        <w:szCs w:val="18"/>
      </w:rPr>
      <w:fldChar w:fldCharType="separate"/>
    </w:r>
    <w:r w:rsidRPr="00565E88">
      <w:rPr>
        <w:rStyle w:val="Seitenzahl"/>
        <w:b/>
        <w:bCs/>
        <w:sz w:val="18"/>
        <w:szCs w:val="18"/>
      </w:rPr>
      <w:t>2</w:t>
    </w:r>
    <w:r w:rsidRPr="00565E88">
      <w:rPr>
        <w:rStyle w:val="Seitenzahl"/>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06710" w14:textId="77777777" w:rsidR="00DB685D" w:rsidRPr="00565E88" w:rsidRDefault="00DB685D" w:rsidP="00565E88">
    <w:pPr>
      <w:pStyle w:val="Fuzeile"/>
      <w:rPr>
        <w:sz w:val="18"/>
        <w:szCs w:val="18"/>
      </w:rPr>
    </w:pPr>
    <w:r w:rsidRPr="00565E88">
      <w:rPr>
        <w:sz w:val="18"/>
        <w:szCs w:val="18"/>
      </w:rPr>
      <w:t>2024-</w:t>
    </w:r>
    <w:r w:rsidRPr="00565E88">
      <w:rPr>
        <w:color w:val="FF0000"/>
        <w:sz w:val="18"/>
        <w:szCs w:val="18"/>
      </w:rPr>
      <w:t>XX</w:t>
    </w:r>
    <w:r w:rsidRPr="00565E88">
      <w:rPr>
        <w:sz w:val="18"/>
        <w:szCs w:val="18"/>
      </w:rPr>
      <w:t xml:space="preserve"> </w:t>
    </w:r>
    <w:r w:rsidRPr="00565E88">
      <w:rPr>
        <w:rStyle w:val="Seitenzahl"/>
        <w:sz w:val="18"/>
        <w:szCs w:val="18"/>
      </w:rPr>
      <w:ptab w:relativeTo="margin" w:alignment="center" w:leader="none"/>
    </w:r>
    <w:r w:rsidRPr="00565E88">
      <w:rPr>
        <w:rStyle w:val="Seitenzahl"/>
        <w:sz w:val="18"/>
        <w:szCs w:val="18"/>
      </w:rPr>
      <w:t xml:space="preserve">Anlage </w:t>
    </w:r>
    <w:r w:rsidRPr="00565E88">
      <w:rPr>
        <w:rStyle w:val="Seitenzahl"/>
        <w:color w:val="FF0000"/>
        <w:sz w:val="18"/>
        <w:szCs w:val="18"/>
      </w:rPr>
      <w:t>X</w:t>
    </w:r>
    <w:r w:rsidRPr="00565E88">
      <w:rPr>
        <w:rStyle w:val="Seitenzahl"/>
        <w:sz w:val="18"/>
        <w:szCs w:val="18"/>
      </w:rPr>
      <w:ptab w:relativeTo="margin" w:alignment="right" w:leader="none"/>
    </w:r>
    <w:r w:rsidRPr="00565E88">
      <w:rPr>
        <w:rStyle w:val="Seitenzahl"/>
        <w:sz w:val="18"/>
        <w:szCs w:val="18"/>
      </w:rPr>
      <w:t xml:space="preserve">Seite </w:t>
    </w:r>
    <w:r w:rsidRPr="00565E88">
      <w:rPr>
        <w:rStyle w:val="Seitenzahl"/>
        <w:b/>
        <w:bCs/>
        <w:sz w:val="18"/>
        <w:szCs w:val="18"/>
      </w:rPr>
      <w:fldChar w:fldCharType="begin"/>
    </w:r>
    <w:r w:rsidRPr="00565E88">
      <w:rPr>
        <w:rStyle w:val="Seitenzahl"/>
        <w:b/>
        <w:bCs/>
        <w:sz w:val="18"/>
        <w:szCs w:val="18"/>
      </w:rPr>
      <w:instrText>PAGE  \* Arabic  \* MERGEFORMAT</w:instrText>
    </w:r>
    <w:r w:rsidRPr="00565E88">
      <w:rPr>
        <w:rStyle w:val="Seitenzahl"/>
        <w:b/>
        <w:bCs/>
        <w:sz w:val="18"/>
        <w:szCs w:val="18"/>
      </w:rPr>
      <w:fldChar w:fldCharType="separate"/>
    </w:r>
    <w:r>
      <w:rPr>
        <w:rStyle w:val="Seitenzahl"/>
        <w:b/>
        <w:bCs/>
        <w:sz w:val="18"/>
        <w:szCs w:val="18"/>
      </w:rPr>
      <w:t>2</w:t>
    </w:r>
    <w:r w:rsidRPr="00565E88">
      <w:rPr>
        <w:rStyle w:val="Seitenzahl"/>
        <w:b/>
        <w:bCs/>
        <w:sz w:val="18"/>
        <w:szCs w:val="18"/>
      </w:rPr>
      <w:fldChar w:fldCharType="end"/>
    </w:r>
    <w:r w:rsidRPr="00565E88">
      <w:rPr>
        <w:rStyle w:val="Seitenzahl"/>
        <w:sz w:val="18"/>
        <w:szCs w:val="18"/>
      </w:rPr>
      <w:t xml:space="preserve"> von </w:t>
    </w:r>
    <w:r w:rsidRPr="00565E88">
      <w:rPr>
        <w:rStyle w:val="Seitenzahl"/>
        <w:b/>
        <w:bCs/>
        <w:sz w:val="18"/>
        <w:szCs w:val="18"/>
      </w:rPr>
      <w:fldChar w:fldCharType="begin"/>
    </w:r>
    <w:r w:rsidRPr="00565E88">
      <w:rPr>
        <w:rStyle w:val="Seitenzahl"/>
        <w:b/>
        <w:bCs/>
        <w:sz w:val="18"/>
        <w:szCs w:val="18"/>
      </w:rPr>
      <w:instrText>NUMPAGES  \* Arabic  \* MERGEFORMAT</w:instrText>
    </w:r>
    <w:r w:rsidRPr="00565E88">
      <w:rPr>
        <w:rStyle w:val="Seitenzahl"/>
        <w:b/>
        <w:bCs/>
        <w:sz w:val="18"/>
        <w:szCs w:val="18"/>
      </w:rPr>
      <w:fldChar w:fldCharType="separate"/>
    </w:r>
    <w:r>
      <w:rPr>
        <w:rStyle w:val="Seitenzahl"/>
        <w:b/>
        <w:bCs/>
        <w:sz w:val="18"/>
        <w:szCs w:val="18"/>
      </w:rPr>
      <w:t>3</w:t>
    </w:r>
    <w:r w:rsidRPr="00565E88">
      <w:rPr>
        <w:rStyle w:val="Seitenzah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0EF4" w14:textId="77777777" w:rsidR="00E00D68" w:rsidRDefault="00E00D68">
      <w:r>
        <w:separator/>
      </w:r>
    </w:p>
  </w:footnote>
  <w:footnote w:type="continuationSeparator" w:id="0">
    <w:p w14:paraId="6157BA17" w14:textId="77777777" w:rsidR="00E00D68" w:rsidRDefault="00E00D68">
      <w:r>
        <w:continuationSeparator/>
      </w:r>
    </w:p>
  </w:footnote>
  <w:footnote w:id="1">
    <w:p w14:paraId="02101C19" w14:textId="77777777" w:rsidR="00DB685D" w:rsidRPr="009769D5" w:rsidRDefault="00DB685D" w:rsidP="000706C0">
      <w:pPr>
        <w:pStyle w:val="Default"/>
        <w:rPr>
          <w:sz w:val="16"/>
          <w:szCs w:val="16"/>
        </w:rPr>
      </w:pPr>
      <w:r w:rsidRPr="009769D5">
        <w:rPr>
          <w:rStyle w:val="Funotenzeichen"/>
          <w:sz w:val="16"/>
          <w:szCs w:val="16"/>
        </w:rPr>
        <w:footnoteRef/>
      </w:r>
      <w:r w:rsidRPr="009769D5">
        <w:rPr>
          <w:sz w:val="16"/>
          <w:szCs w:val="16"/>
        </w:rPr>
        <w:t xml:space="preserve"> 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 </w:t>
      </w:r>
    </w:p>
    <w:p w14:paraId="3F129AA9" w14:textId="77777777" w:rsidR="00DB685D" w:rsidRPr="009769D5" w:rsidRDefault="00DB685D" w:rsidP="000706C0">
      <w:pPr>
        <w:pStyle w:val="Fuzeile"/>
        <w:rPr>
          <w:sz w:val="20"/>
        </w:rPr>
      </w:pPr>
      <w:r w:rsidRPr="009769D5">
        <w:rPr>
          <w:b/>
          <w:bCs/>
          <w:sz w:val="16"/>
          <w:szCs w:val="16"/>
        </w:rPr>
        <w:t>Bei Bietergemeinschaften: Die Erklärung ist von jedem Mitglied einer Bietergemeinschaft separat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9101" w14:textId="77777777" w:rsidR="00DB685D" w:rsidRDefault="00DB685D">
    <w:pPr>
      <w:pStyle w:val="Kopfzeile"/>
    </w:pPr>
  </w:p>
  <w:p w14:paraId="79AE8F61" w14:textId="77777777" w:rsidR="00DB685D" w:rsidRDefault="00DB685D">
    <w:pPr>
      <w:pStyle w:val="Kopfzeile"/>
    </w:pPr>
  </w:p>
  <w:p w14:paraId="38BF6909" w14:textId="77777777" w:rsidR="00DB685D" w:rsidRDefault="00DB685D">
    <w:pPr>
      <w:pStyle w:val="Kopfzeile"/>
    </w:pPr>
  </w:p>
  <w:p w14:paraId="222D4E38" w14:textId="77777777" w:rsidR="00DB685D" w:rsidRDefault="00DB685D">
    <w:pPr>
      <w:pStyle w:val="Kopfzeile"/>
    </w:pPr>
  </w:p>
  <w:p w14:paraId="3F1E8CEA" w14:textId="77777777" w:rsidR="00DB685D" w:rsidRDefault="00DB685D">
    <w:pPr>
      <w:pStyle w:val="Kopfzeile"/>
    </w:pPr>
  </w:p>
  <w:p w14:paraId="1210CD4B" w14:textId="77777777" w:rsidR="00DB685D" w:rsidRDefault="00DB685D">
    <w:pPr>
      <w:pStyle w:val="Kopfzeile"/>
    </w:pPr>
    <w:r>
      <w:rPr>
        <w:noProof/>
        <w:lang w:eastAsia="de-DE"/>
      </w:rPr>
      <w:drawing>
        <wp:inline distT="0" distB="0" distL="0" distR="0" wp14:anchorId="533114F4" wp14:editId="1CFDBA52">
          <wp:extent cx="7198360" cy="733425"/>
          <wp:effectExtent l="0" t="0" r="0" b="0"/>
          <wp:docPr id="6"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29A07962" w14:textId="77777777" w:rsidR="00DB685D" w:rsidRDefault="00DB685D">
    <w:pPr>
      <w:pStyle w:val="Kopfzeile"/>
    </w:pPr>
  </w:p>
  <w:p w14:paraId="0C5D74DA" w14:textId="77777777" w:rsidR="00DB685D" w:rsidRDefault="00DB685D">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78589746" w14:textId="77777777" w:rsidR="00DB685D" w:rsidRDefault="00DB685D">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Pr>
        <w:rStyle w:val="Seitenzahl"/>
        <w:rFonts w:ascii="Arial" w:hAnsi="Arial"/>
        <w:noProof/>
      </w:rPr>
      <w:t>1</w:t>
    </w:r>
    <w:r>
      <w:rPr>
        <w:rStyle w:val="Seitenzahl"/>
        <w:rFonts w:ascii="Arial" w:hAnsi="Arial"/>
      </w:rPr>
      <w:fldChar w:fldCharType="end"/>
    </w:r>
  </w:p>
  <w:p w14:paraId="79B04E97" w14:textId="77777777" w:rsidR="00DB685D" w:rsidRDefault="00DB685D">
    <w:pPr>
      <w:pStyle w:val="Kopfzeile"/>
      <w:rPr>
        <w:rStyle w:val="Seitenzahl"/>
      </w:rPr>
    </w:pPr>
  </w:p>
  <w:p w14:paraId="7BC3E1ED" w14:textId="77777777" w:rsidR="00DB685D" w:rsidRDefault="00DB685D">
    <w:pPr>
      <w:pStyle w:val="Kopfzeile"/>
    </w:pPr>
  </w:p>
  <w:p w14:paraId="24BF30AB" w14:textId="77777777" w:rsidR="00DB685D" w:rsidRDefault="00DB68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AB779" w14:textId="77777777" w:rsidR="00DB685D" w:rsidRDefault="00DB685D">
    <w:pPr>
      <w:pStyle w:val="Kopfzeile"/>
      <w:rPr>
        <w:rFonts w:ascii="Arial" w:hAnsi="Arial"/>
        <w:sz w:val="18"/>
      </w:rPr>
    </w:pPr>
    <w:r>
      <w:rPr>
        <w:noProof/>
        <w:lang w:eastAsia="de-DE"/>
      </w:rPr>
      <w:drawing>
        <wp:anchor distT="0" distB="0" distL="114300" distR="114300" simplePos="0" relativeHeight="251665920" behindDoc="0" locked="0" layoutInCell="1" allowOverlap="1" wp14:anchorId="4CE1A1EC" wp14:editId="070DB52D">
          <wp:simplePos x="0" y="0"/>
          <wp:positionH relativeFrom="column">
            <wp:posOffset>282575</wp:posOffset>
          </wp:positionH>
          <wp:positionV relativeFrom="paragraph">
            <wp:posOffset>-97719</wp:posOffset>
          </wp:positionV>
          <wp:extent cx="532630" cy="752475"/>
          <wp:effectExtent l="0" t="0" r="1270" b="9525"/>
          <wp:wrapNone/>
          <wp:docPr id="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5Akronym_UKHD_positiv.jpg"/>
                  <pic:cNvPicPr/>
                </pic:nvPicPr>
                <pic:blipFill>
                  <a:blip r:embed="rId1">
                    <a:extLst>
                      <a:ext uri="{28A0092B-C50C-407E-A947-70E740481C1C}">
                        <a14:useLocalDpi xmlns:a14="http://schemas.microsoft.com/office/drawing/2010/main" val="0"/>
                      </a:ext>
                    </a:extLst>
                  </a:blip>
                  <a:stretch>
                    <a:fillRect/>
                  </a:stretch>
                </pic:blipFill>
                <pic:spPr>
                  <a:xfrm>
                    <a:off x="0" y="0"/>
                    <a:ext cx="532630" cy="752475"/>
                  </a:xfrm>
                  <a:prstGeom prst="rect">
                    <a:avLst/>
                  </a:prstGeom>
                </pic:spPr>
              </pic:pic>
            </a:graphicData>
          </a:graphic>
          <wp14:sizeRelH relativeFrom="page">
            <wp14:pctWidth>0</wp14:pctWidth>
          </wp14:sizeRelH>
          <wp14:sizeRelV relativeFrom="page">
            <wp14:pctHeight>0</wp14:pctHeight>
          </wp14:sizeRelV>
        </wp:anchor>
      </w:drawing>
    </w:r>
  </w:p>
  <w:p w14:paraId="797D86FA" w14:textId="77777777" w:rsidR="00DB685D" w:rsidRDefault="00DB68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347C" w14:textId="77777777" w:rsidR="00DB685D" w:rsidRPr="00BB5149" w:rsidRDefault="00DB685D" w:rsidP="00BB5149">
    <w:pPr>
      <w:pStyle w:val="Kopfzeile"/>
    </w:pPr>
    <w:r w:rsidRPr="00B96DBF">
      <w:rPr>
        <w:noProof/>
        <w:lang w:eastAsia="de-DE"/>
      </w:rPr>
      <w:drawing>
        <wp:inline distT="0" distB="0" distL="0" distR="0" wp14:anchorId="33EC3C0A" wp14:editId="08C82A6C">
          <wp:extent cx="1619055" cy="1619055"/>
          <wp:effectExtent l="0" t="0" r="6985" b="6985"/>
          <wp:docPr id="10"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9Logo_UKHD_dt_positiv.jpg"/>
                  <pic:cNvPicPr/>
                </pic:nvPicPr>
                <pic:blipFill>
                  <a:blip r:embed="rId1">
                    <a:extLst>
                      <a:ext uri="{28A0092B-C50C-407E-A947-70E740481C1C}">
                        <a14:useLocalDpi xmlns:a14="http://schemas.microsoft.com/office/drawing/2010/main" val="0"/>
                      </a:ext>
                    </a:extLst>
                  </a:blip>
                  <a:stretch>
                    <a:fillRect/>
                  </a:stretch>
                </pic:blipFill>
                <pic:spPr>
                  <a:xfrm>
                    <a:off x="0" y="0"/>
                    <a:ext cx="1619055" cy="1619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78BB"/>
    <w:multiLevelType w:val="hybridMultilevel"/>
    <w:tmpl w:val="BBC04A8E"/>
    <w:lvl w:ilvl="0" w:tplc="61021FA8">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C363CB"/>
    <w:multiLevelType w:val="hybridMultilevel"/>
    <w:tmpl w:val="F6721982"/>
    <w:lvl w:ilvl="0" w:tplc="EA404538">
      <w:numFmt w:val="bullet"/>
      <w:lvlText w:val=""/>
      <w:lvlJc w:val="left"/>
      <w:pPr>
        <w:ind w:left="757" w:hanging="360"/>
      </w:pPr>
      <w:rPr>
        <w:rFonts w:ascii="Wingdings" w:eastAsia="Times New Roman" w:hAnsi="Wingdings" w:cs="Times New Roman" w:hint="default"/>
      </w:rPr>
    </w:lvl>
    <w:lvl w:ilvl="1" w:tplc="04070003" w:tentative="1">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2" w15:restartNumberingAfterBreak="0">
    <w:nsid w:val="394F59A3"/>
    <w:multiLevelType w:val="hybridMultilevel"/>
    <w:tmpl w:val="3116896C"/>
    <w:lvl w:ilvl="0" w:tplc="8FCC1EE4">
      <w:start w:val="1"/>
      <w:numFmt w:val="decimal"/>
      <w:lvlText w:val="%1."/>
      <w:lvlJc w:val="left"/>
      <w:pPr>
        <w:ind w:left="720" w:hanging="360"/>
      </w:pPr>
      <w:rPr>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CE424DA"/>
    <w:multiLevelType w:val="hybridMultilevel"/>
    <w:tmpl w:val="2FD2E95C"/>
    <w:lvl w:ilvl="0" w:tplc="5FEA2288">
      <w:start w:val="1"/>
      <w:numFmt w:val="lowerLetter"/>
      <w:lvlText w:val="%1)"/>
      <w:lvlJc w:val="left"/>
      <w:pPr>
        <w:ind w:left="709" w:hanging="425"/>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28513E"/>
    <w:multiLevelType w:val="hybridMultilevel"/>
    <w:tmpl w:val="1ED2DED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56E85B52"/>
    <w:multiLevelType w:val="multilevel"/>
    <w:tmpl w:val="37AC365C"/>
    <w:lvl w:ilvl="0">
      <w:start w:val="1"/>
      <w:numFmt w:val="decimal"/>
      <w:lvlText w:val="%1."/>
      <w:lvlJc w:val="left"/>
      <w:pPr>
        <w:ind w:left="360" w:hanging="360"/>
      </w:pPr>
      <w:rPr>
        <w:rFonts w:hint="default"/>
      </w:rPr>
    </w:lvl>
    <w:lvl w:ilvl="1">
      <w:start w:val="1"/>
      <w:numFmt w:val="decimal"/>
      <w:lvlText w:val="%1.%2."/>
      <w:lvlJc w:val="left"/>
      <w:pPr>
        <w:ind w:left="792" w:hanging="432"/>
      </w:pPr>
      <w:rPr>
        <w:b/>
        <w:sz w:val="20"/>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7302440"/>
    <w:multiLevelType w:val="hybridMultilevel"/>
    <w:tmpl w:val="E974C6B4"/>
    <w:lvl w:ilvl="0" w:tplc="04070001">
      <w:start w:val="1"/>
      <w:numFmt w:val="bullet"/>
      <w:lvlText w:val=""/>
      <w:lvlJc w:val="left"/>
      <w:pPr>
        <w:ind w:left="861" w:hanging="360"/>
      </w:pPr>
      <w:rPr>
        <w:rFonts w:ascii="Symbol" w:hAnsi="Symbol" w:hint="default"/>
      </w:rPr>
    </w:lvl>
    <w:lvl w:ilvl="1" w:tplc="04070003" w:tentative="1">
      <w:start w:val="1"/>
      <w:numFmt w:val="bullet"/>
      <w:lvlText w:val="o"/>
      <w:lvlJc w:val="left"/>
      <w:pPr>
        <w:ind w:left="1581" w:hanging="360"/>
      </w:pPr>
      <w:rPr>
        <w:rFonts w:ascii="Courier New" w:hAnsi="Courier New" w:cs="Courier New" w:hint="default"/>
      </w:rPr>
    </w:lvl>
    <w:lvl w:ilvl="2" w:tplc="04070005" w:tentative="1">
      <w:start w:val="1"/>
      <w:numFmt w:val="bullet"/>
      <w:lvlText w:val=""/>
      <w:lvlJc w:val="left"/>
      <w:pPr>
        <w:ind w:left="2301" w:hanging="360"/>
      </w:pPr>
      <w:rPr>
        <w:rFonts w:ascii="Wingdings" w:hAnsi="Wingdings" w:hint="default"/>
      </w:rPr>
    </w:lvl>
    <w:lvl w:ilvl="3" w:tplc="04070001" w:tentative="1">
      <w:start w:val="1"/>
      <w:numFmt w:val="bullet"/>
      <w:lvlText w:val=""/>
      <w:lvlJc w:val="left"/>
      <w:pPr>
        <w:ind w:left="3021" w:hanging="360"/>
      </w:pPr>
      <w:rPr>
        <w:rFonts w:ascii="Symbol" w:hAnsi="Symbol" w:hint="default"/>
      </w:rPr>
    </w:lvl>
    <w:lvl w:ilvl="4" w:tplc="04070003" w:tentative="1">
      <w:start w:val="1"/>
      <w:numFmt w:val="bullet"/>
      <w:lvlText w:val="o"/>
      <w:lvlJc w:val="left"/>
      <w:pPr>
        <w:ind w:left="3741" w:hanging="360"/>
      </w:pPr>
      <w:rPr>
        <w:rFonts w:ascii="Courier New" w:hAnsi="Courier New" w:cs="Courier New" w:hint="default"/>
      </w:rPr>
    </w:lvl>
    <w:lvl w:ilvl="5" w:tplc="04070005" w:tentative="1">
      <w:start w:val="1"/>
      <w:numFmt w:val="bullet"/>
      <w:lvlText w:val=""/>
      <w:lvlJc w:val="left"/>
      <w:pPr>
        <w:ind w:left="4461" w:hanging="360"/>
      </w:pPr>
      <w:rPr>
        <w:rFonts w:ascii="Wingdings" w:hAnsi="Wingdings" w:hint="default"/>
      </w:rPr>
    </w:lvl>
    <w:lvl w:ilvl="6" w:tplc="04070001" w:tentative="1">
      <w:start w:val="1"/>
      <w:numFmt w:val="bullet"/>
      <w:lvlText w:val=""/>
      <w:lvlJc w:val="left"/>
      <w:pPr>
        <w:ind w:left="5181" w:hanging="360"/>
      </w:pPr>
      <w:rPr>
        <w:rFonts w:ascii="Symbol" w:hAnsi="Symbol" w:hint="default"/>
      </w:rPr>
    </w:lvl>
    <w:lvl w:ilvl="7" w:tplc="04070003" w:tentative="1">
      <w:start w:val="1"/>
      <w:numFmt w:val="bullet"/>
      <w:lvlText w:val="o"/>
      <w:lvlJc w:val="left"/>
      <w:pPr>
        <w:ind w:left="5901" w:hanging="360"/>
      </w:pPr>
      <w:rPr>
        <w:rFonts w:ascii="Courier New" w:hAnsi="Courier New" w:cs="Courier New" w:hint="default"/>
      </w:rPr>
    </w:lvl>
    <w:lvl w:ilvl="8" w:tplc="04070005" w:tentative="1">
      <w:start w:val="1"/>
      <w:numFmt w:val="bullet"/>
      <w:lvlText w:val=""/>
      <w:lvlJc w:val="left"/>
      <w:pPr>
        <w:ind w:left="6621" w:hanging="360"/>
      </w:pPr>
      <w:rPr>
        <w:rFonts w:ascii="Wingdings" w:hAnsi="Wingdings" w:hint="default"/>
      </w:rPr>
    </w:lvl>
  </w:abstractNum>
  <w:abstractNum w:abstractNumId="7" w15:restartNumberingAfterBreak="0">
    <w:nsid w:val="58562164"/>
    <w:multiLevelType w:val="multilevel"/>
    <w:tmpl w:val="08D40D84"/>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8633936"/>
    <w:multiLevelType w:val="hybridMultilevel"/>
    <w:tmpl w:val="0FAEC5AA"/>
    <w:lvl w:ilvl="0" w:tplc="3D5C5CF2">
      <w:start w:val="1"/>
      <w:numFmt w:val="lowerLetter"/>
      <w:lvlText w:val="%1."/>
      <w:lvlJc w:val="left"/>
      <w:pPr>
        <w:ind w:left="1062" w:hanging="360"/>
      </w:pPr>
      <w:rPr>
        <w:rFonts w:hint="default"/>
      </w:rPr>
    </w:lvl>
    <w:lvl w:ilvl="1" w:tplc="04070019" w:tentative="1">
      <w:start w:val="1"/>
      <w:numFmt w:val="lowerLetter"/>
      <w:lvlText w:val="%2."/>
      <w:lvlJc w:val="left"/>
      <w:pPr>
        <w:ind w:left="1782" w:hanging="360"/>
      </w:pPr>
    </w:lvl>
    <w:lvl w:ilvl="2" w:tplc="0407001B" w:tentative="1">
      <w:start w:val="1"/>
      <w:numFmt w:val="lowerRoman"/>
      <w:lvlText w:val="%3."/>
      <w:lvlJc w:val="right"/>
      <w:pPr>
        <w:ind w:left="2502" w:hanging="180"/>
      </w:pPr>
    </w:lvl>
    <w:lvl w:ilvl="3" w:tplc="0407000F" w:tentative="1">
      <w:start w:val="1"/>
      <w:numFmt w:val="decimal"/>
      <w:lvlText w:val="%4."/>
      <w:lvlJc w:val="left"/>
      <w:pPr>
        <w:ind w:left="3222" w:hanging="360"/>
      </w:pPr>
    </w:lvl>
    <w:lvl w:ilvl="4" w:tplc="04070019" w:tentative="1">
      <w:start w:val="1"/>
      <w:numFmt w:val="lowerLetter"/>
      <w:lvlText w:val="%5."/>
      <w:lvlJc w:val="left"/>
      <w:pPr>
        <w:ind w:left="3942" w:hanging="360"/>
      </w:pPr>
    </w:lvl>
    <w:lvl w:ilvl="5" w:tplc="0407001B" w:tentative="1">
      <w:start w:val="1"/>
      <w:numFmt w:val="lowerRoman"/>
      <w:lvlText w:val="%6."/>
      <w:lvlJc w:val="right"/>
      <w:pPr>
        <w:ind w:left="4662" w:hanging="180"/>
      </w:pPr>
    </w:lvl>
    <w:lvl w:ilvl="6" w:tplc="0407000F" w:tentative="1">
      <w:start w:val="1"/>
      <w:numFmt w:val="decimal"/>
      <w:lvlText w:val="%7."/>
      <w:lvlJc w:val="left"/>
      <w:pPr>
        <w:ind w:left="5382" w:hanging="360"/>
      </w:pPr>
    </w:lvl>
    <w:lvl w:ilvl="7" w:tplc="04070019" w:tentative="1">
      <w:start w:val="1"/>
      <w:numFmt w:val="lowerLetter"/>
      <w:lvlText w:val="%8."/>
      <w:lvlJc w:val="left"/>
      <w:pPr>
        <w:ind w:left="6102" w:hanging="360"/>
      </w:pPr>
    </w:lvl>
    <w:lvl w:ilvl="8" w:tplc="0407001B" w:tentative="1">
      <w:start w:val="1"/>
      <w:numFmt w:val="lowerRoman"/>
      <w:lvlText w:val="%9."/>
      <w:lvlJc w:val="right"/>
      <w:pPr>
        <w:ind w:left="6822" w:hanging="180"/>
      </w:pPr>
    </w:lvl>
  </w:abstractNum>
  <w:abstractNum w:abstractNumId="9" w15:restartNumberingAfterBreak="0">
    <w:nsid w:val="78B212AB"/>
    <w:multiLevelType w:val="hybridMultilevel"/>
    <w:tmpl w:val="B7ACB7B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7DEA519F"/>
    <w:multiLevelType w:val="hybridMultilevel"/>
    <w:tmpl w:val="06A4FC74"/>
    <w:lvl w:ilvl="0" w:tplc="AA5E5254">
      <w:start w:val="1"/>
      <w:numFmt w:val="lowerLetter"/>
      <w:lvlText w:val="%1."/>
      <w:lvlJc w:val="left"/>
      <w:pPr>
        <w:ind w:left="930" w:hanging="360"/>
      </w:pPr>
      <w:rPr>
        <w:rFonts w:cs="Times New Roman" w:hint="default"/>
        <w:b w:val="0"/>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num w:numId="1">
    <w:abstractNumId w:val="6"/>
  </w:num>
  <w:num w:numId="2">
    <w:abstractNumId w:val="0"/>
  </w:num>
  <w:num w:numId="3">
    <w:abstractNumId w:val="5"/>
  </w:num>
  <w:num w:numId="4">
    <w:abstractNumId w:val="8"/>
  </w:num>
  <w:num w:numId="5">
    <w:abstractNumId w:val="7"/>
  </w:num>
  <w:num w:numId="6">
    <w:abstractNumId w:val="4"/>
  </w:num>
  <w:num w:numId="7">
    <w:abstractNumId w:val="2"/>
  </w:num>
  <w:num w:numId="8">
    <w:abstractNumId w:val="9"/>
  </w:num>
  <w:num w:numId="9">
    <w:abstractNumId w:val="1"/>
  </w:num>
  <w:num w:numId="10">
    <w:abstractNumId w:val="10"/>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autoHyphenation/>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2049"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D68"/>
    <w:rsid w:val="00000976"/>
    <w:rsid w:val="0000122A"/>
    <w:rsid w:val="0000650B"/>
    <w:rsid w:val="00006C11"/>
    <w:rsid w:val="0000733F"/>
    <w:rsid w:val="00007D7B"/>
    <w:rsid w:val="000121FA"/>
    <w:rsid w:val="00015701"/>
    <w:rsid w:val="00021269"/>
    <w:rsid w:val="00022AB6"/>
    <w:rsid w:val="000302A7"/>
    <w:rsid w:val="00031465"/>
    <w:rsid w:val="00032501"/>
    <w:rsid w:val="000378A4"/>
    <w:rsid w:val="000407E4"/>
    <w:rsid w:val="00040924"/>
    <w:rsid w:val="0004346E"/>
    <w:rsid w:val="00052190"/>
    <w:rsid w:val="00054B66"/>
    <w:rsid w:val="00056C52"/>
    <w:rsid w:val="00057923"/>
    <w:rsid w:val="00057F29"/>
    <w:rsid w:val="00060D05"/>
    <w:rsid w:val="00060DEC"/>
    <w:rsid w:val="0006539D"/>
    <w:rsid w:val="00065B4A"/>
    <w:rsid w:val="000706C0"/>
    <w:rsid w:val="000713CC"/>
    <w:rsid w:val="0007251F"/>
    <w:rsid w:val="000734E3"/>
    <w:rsid w:val="000759C9"/>
    <w:rsid w:val="00076117"/>
    <w:rsid w:val="00077911"/>
    <w:rsid w:val="0008226F"/>
    <w:rsid w:val="00083C11"/>
    <w:rsid w:val="00083FDD"/>
    <w:rsid w:val="00085EF1"/>
    <w:rsid w:val="00091EED"/>
    <w:rsid w:val="000927BE"/>
    <w:rsid w:val="000929B2"/>
    <w:rsid w:val="00095DD9"/>
    <w:rsid w:val="00097B54"/>
    <w:rsid w:val="000A1B1A"/>
    <w:rsid w:val="000A2237"/>
    <w:rsid w:val="000A3877"/>
    <w:rsid w:val="000A45C1"/>
    <w:rsid w:val="000A4892"/>
    <w:rsid w:val="000A4A4E"/>
    <w:rsid w:val="000A6174"/>
    <w:rsid w:val="000A6B26"/>
    <w:rsid w:val="000A71D7"/>
    <w:rsid w:val="000A7644"/>
    <w:rsid w:val="000A7939"/>
    <w:rsid w:val="000B0291"/>
    <w:rsid w:val="000B5986"/>
    <w:rsid w:val="000B6AFA"/>
    <w:rsid w:val="000C2035"/>
    <w:rsid w:val="000C5602"/>
    <w:rsid w:val="000C6EEC"/>
    <w:rsid w:val="000C70DD"/>
    <w:rsid w:val="000D301F"/>
    <w:rsid w:val="000D3FFF"/>
    <w:rsid w:val="000D4F6A"/>
    <w:rsid w:val="000D5CBE"/>
    <w:rsid w:val="000D7DA6"/>
    <w:rsid w:val="000E1185"/>
    <w:rsid w:val="000E144E"/>
    <w:rsid w:val="000E1611"/>
    <w:rsid w:val="000E2B52"/>
    <w:rsid w:val="000E3545"/>
    <w:rsid w:val="000E356E"/>
    <w:rsid w:val="000E44E9"/>
    <w:rsid w:val="000F0361"/>
    <w:rsid w:val="000F08CA"/>
    <w:rsid w:val="000F2E35"/>
    <w:rsid w:val="000F31A0"/>
    <w:rsid w:val="000F6892"/>
    <w:rsid w:val="000F689D"/>
    <w:rsid w:val="000F6ACF"/>
    <w:rsid w:val="000F7217"/>
    <w:rsid w:val="00100BD4"/>
    <w:rsid w:val="00100E89"/>
    <w:rsid w:val="0010150C"/>
    <w:rsid w:val="00101ED9"/>
    <w:rsid w:val="00103524"/>
    <w:rsid w:val="00104546"/>
    <w:rsid w:val="00110906"/>
    <w:rsid w:val="00112657"/>
    <w:rsid w:val="00117A12"/>
    <w:rsid w:val="001231D5"/>
    <w:rsid w:val="001233D2"/>
    <w:rsid w:val="00124674"/>
    <w:rsid w:val="001246E9"/>
    <w:rsid w:val="00124DAC"/>
    <w:rsid w:val="00126CF3"/>
    <w:rsid w:val="00126D44"/>
    <w:rsid w:val="00127DD4"/>
    <w:rsid w:val="00127F8F"/>
    <w:rsid w:val="00131A99"/>
    <w:rsid w:val="00131E9E"/>
    <w:rsid w:val="00133E87"/>
    <w:rsid w:val="00134A49"/>
    <w:rsid w:val="00137366"/>
    <w:rsid w:val="00140BBE"/>
    <w:rsid w:val="0014120D"/>
    <w:rsid w:val="001426CD"/>
    <w:rsid w:val="00144390"/>
    <w:rsid w:val="001448CA"/>
    <w:rsid w:val="0015043C"/>
    <w:rsid w:val="00150784"/>
    <w:rsid w:val="00151635"/>
    <w:rsid w:val="00152CCB"/>
    <w:rsid w:val="00153F30"/>
    <w:rsid w:val="001547DD"/>
    <w:rsid w:val="00154FCF"/>
    <w:rsid w:val="00155A81"/>
    <w:rsid w:val="00157144"/>
    <w:rsid w:val="0016136E"/>
    <w:rsid w:val="00165A4F"/>
    <w:rsid w:val="00165F1E"/>
    <w:rsid w:val="00166657"/>
    <w:rsid w:val="0017516F"/>
    <w:rsid w:val="0017526B"/>
    <w:rsid w:val="0017644F"/>
    <w:rsid w:val="00176E1C"/>
    <w:rsid w:val="00182028"/>
    <w:rsid w:val="00182346"/>
    <w:rsid w:val="0018433B"/>
    <w:rsid w:val="00191051"/>
    <w:rsid w:val="001924C8"/>
    <w:rsid w:val="00197565"/>
    <w:rsid w:val="001975BD"/>
    <w:rsid w:val="00197C13"/>
    <w:rsid w:val="001A04C8"/>
    <w:rsid w:val="001A0BD5"/>
    <w:rsid w:val="001A2313"/>
    <w:rsid w:val="001A2D52"/>
    <w:rsid w:val="001A2E3A"/>
    <w:rsid w:val="001A4673"/>
    <w:rsid w:val="001A4BEA"/>
    <w:rsid w:val="001A55FF"/>
    <w:rsid w:val="001A6CC0"/>
    <w:rsid w:val="001B2477"/>
    <w:rsid w:val="001B2704"/>
    <w:rsid w:val="001B2A78"/>
    <w:rsid w:val="001C48D7"/>
    <w:rsid w:val="001C7E8C"/>
    <w:rsid w:val="001D23ED"/>
    <w:rsid w:val="001D6424"/>
    <w:rsid w:val="001D75F0"/>
    <w:rsid w:val="001D78CE"/>
    <w:rsid w:val="001E0F50"/>
    <w:rsid w:val="001E5518"/>
    <w:rsid w:val="001E73CD"/>
    <w:rsid w:val="001F160D"/>
    <w:rsid w:val="001F1DA0"/>
    <w:rsid w:val="001F1EFF"/>
    <w:rsid w:val="001F3231"/>
    <w:rsid w:val="001F4D1E"/>
    <w:rsid w:val="001F754B"/>
    <w:rsid w:val="001F7AC9"/>
    <w:rsid w:val="002028E1"/>
    <w:rsid w:val="0020377B"/>
    <w:rsid w:val="00203F17"/>
    <w:rsid w:val="00205814"/>
    <w:rsid w:val="00206A5E"/>
    <w:rsid w:val="002070DB"/>
    <w:rsid w:val="00207E94"/>
    <w:rsid w:val="0021409A"/>
    <w:rsid w:val="002140AB"/>
    <w:rsid w:val="002158DE"/>
    <w:rsid w:val="0021773E"/>
    <w:rsid w:val="00217C57"/>
    <w:rsid w:val="00226D9F"/>
    <w:rsid w:val="0022769D"/>
    <w:rsid w:val="00231C34"/>
    <w:rsid w:val="00232832"/>
    <w:rsid w:val="00234542"/>
    <w:rsid w:val="00236DD4"/>
    <w:rsid w:val="00236FC1"/>
    <w:rsid w:val="002378F5"/>
    <w:rsid w:val="00241740"/>
    <w:rsid w:val="002435F7"/>
    <w:rsid w:val="00244012"/>
    <w:rsid w:val="00246221"/>
    <w:rsid w:val="0025158F"/>
    <w:rsid w:val="00253FDF"/>
    <w:rsid w:val="0025487F"/>
    <w:rsid w:val="002577C8"/>
    <w:rsid w:val="002602FC"/>
    <w:rsid w:val="002604C6"/>
    <w:rsid w:val="00260890"/>
    <w:rsid w:val="002617CA"/>
    <w:rsid w:val="00261E4C"/>
    <w:rsid w:val="0026215A"/>
    <w:rsid w:val="00262562"/>
    <w:rsid w:val="0026439E"/>
    <w:rsid w:val="00264927"/>
    <w:rsid w:val="002668A1"/>
    <w:rsid w:val="00267AA2"/>
    <w:rsid w:val="002750AA"/>
    <w:rsid w:val="002770D3"/>
    <w:rsid w:val="0028025E"/>
    <w:rsid w:val="00280399"/>
    <w:rsid w:val="00281A79"/>
    <w:rsid w:val="0028217B"/>
    <w:rsid w:val="00282378"/>
    <w:rsid w:val="00284E06"/>
    <w:rsid w:val="00285B65"/>
    <w:rsid w:val="0028690A"/>
    <w:rsid w:val="00287171"/>
    <w:rsid w:val="0028766D"/>
    <w:rsid w:val="0029086F"/>
    <w:rsid w:val="0029572B"/>
    <w:rsid w:val="002A2572"/>
    <w:rsid w:val="002A3679"/>
    <w:rsid w:val="002A6D38"/>
    <w:rsid w:val="002A6E63"/>
    <w:rsid w:val="002A70C4"/>
    <w:rsid w:val="002A7790"/>
    <w:rsid w:val="002A7FC8"/>
    <w:rsid w:val="002B01C0"/>
    <w:rsid w:val="002B107E"/>
    <w:rsid w:val="002B2A96"/>
    <w:rsid w:val="002B3FE1"/>
    <w:rsid w:val="002B4D32"/>
    <w:rsid w:val="002B5634"/>
    <w:rsid w:val="002C1CA4"/>
    <w:rsid w:val="002C2616"/>
    <w:rsid w:val="002C2E22"/>
    <w:rsid w:val="002C3845"/>
    <w:rsid w:val="002C43B3"/>
    <w:rsid w:val="002C50CF"/>
    <w:rsid w:val="002D24BC"/>
    <w:rsid w:val="002D2514"/>
    <w:rsid w:val="002D2FEF"/>
    <w:rsid w:val="002D495B"/>
    <w:rsid w:val="002D71E2"/>
    <w:rsid w:val="002E0E2D"/>
    <w:rsid w:val="002E6887"/>
    <w:rsid w:val="002E7756"/>
    <w:rsid w:val="002E78D3"/>
    <w:rsid w:val="002F15BC"/>
    <w:rsid w:val="002F7F7B"/>
    <w:rsid w:val="0030061C"/>
    <w:rsid w:val="00303768"/>
    <w:rsid w:val="00305C08"/>
    <w:rsid w:val="00312D6A"/>
    <w:rsid w:val="0031383A"/>
    <w:rsid w:val="00315E0B"/>
    <w:rsid w:val="00317A16"/>
    <w:rsid w:val="00320348"/>
    <w:rsid w:val="003245A6"/>
    <w:rsid w:val="003308C4"/>
    <w:rsid w:val="00332A7C"/>
    <w:rsid w:val="00333934"/>
    <w:rsid w:val="00333F13"/>
    <w:rsid w:val="00334B4B"/>
    <w:rsid w:val="0033675E"/>
    <w:rsid w:val="003367C2"/>
    <w:rsid w:val="003376B5"/>
    <w:rsid w:val="00341A11"/>
    <w:rsid w:val="00344ACE"/>
    <w:rsid w:val="003463A6"/>
    <w:rsid w:val="003465E4"/>
    <w:rsid w:val="00346D3C"/>
    <w:rsid w:val="00355990"/>
    <w:rsid w:val="00357746"/>
    <w:rsid w:val="0035783E"/>
    <w:rsid w:val="00360120"/>
    <w:rsid w:val="00360F85"/>
    <w:rsid w:val="00362F67"/>
    <w:rsid w:val="0036572C"/>
    <w:rsid w:val="003676BF"/>
    <w:rsid w:val="0037003D"/>
    <w:rsid w:val="003711F3"/>
    <w:rsid w:val="00371C51"/>
    <w:rsid w:val="00371E9C"/>
    <w:rsid w:val="00374305"/>
    <w:rsid w:val="00375201"/>
    <w:rsid w:val="00383A15"/>
    <w:rsid w:val="00383A89"/>
    <w:rsid w:val="00385800"/>
    <w:rsid w:val="003865FE"/>
    <w:rsid w:val="003871DE"/>
    <w:rsid w:val="00387733"/>
    <w:rsid w:val="00391703"/>
    <w:rsid w:val="00392499"/>
    <w:rsid w:val="00393465"/>
    <w:rsid w:val="00394749"/>
    <w:rsid w:val="0039489A"/>
    <w:rsid w:val="00395266"/>
    <w:rsid w:val="0039599B"/>
    <w:rsid w:val="0039602C"/>
    <w:rsid w:val="003A34A4"/>
    <w:rsid w:val="003A4D1C"/>
    <w:rsid w:val="003A66F9"/>
    <w:rsid w:val="003A6E30"/>
    <w:rsid w:val="003B45C0"/>
    <w:rsid w:val="003B66C3"/>
    <w:rsid w:val="003C0C75"/>
    <w:rsid w:val="003C160C"/>
    <w:rsid w:val="003C2E83"/>
    <w:rsid w:val="003C4606"/>
    <w:rsid w:val="003C6014"/>
    <w:rsid w:val="003C76C9"/>
    <w:rsid w:val="003C7712"/>
    <w:rsid w:val="003C7F12"/>
    <w:rsid w:val="003C7F32"/>
    <w:rsid w:val="003D1844"/>
    <w:rsid w:val="003D234C"/>
    <w:rsid w:val="003D7178"/>
    <w:rsid w:val="003E03B8"/>
    <w:rsid w:val="003E3D99"/>
    <w:rsid w:val="003E53FB"/>
    <w:rsid w:val="003E5FA2"/>
    <w:rsid w:val="003E77B9"/>
    <w:rsid w:val="003F22EC"/>
    <w:rsid w:val="003F24ED"/>
    <w:rsid w:val="003F399A"/>
    <w:rsid w:val="003F6110"/>
    <w:rsid w:val="00400A39"/>
    <w:rsid w:val="00400C49"/>
    <w:rsid w:val="0040176F"/>
    <w:rsid w:val="00406B25"/>
    <w:rsid w:val="0040721F"/>
    <w:rsid w:val="00407707"/>
    <w:rsid w:val="0040799C"/>
    <w:rsid w:val="00411067"/>
    <w:rsid w:val="0041259F"/>
    <w:rsid w:val="004125D4"/>
    <w:rsid w:val="0041280F"/>
    <w:rsid w:val="00414E05"/>
    <w:rsid w:val="004158B4"/>
    <w:rsid w:val="00415F38"/>
    <w:rsid w:val="00416665"/>
    <w:rsid w:val="004179B4"/>
    <w:rsid w:val="00421BB5"/>
    <w:rsid w:val="0042232E"/>
    <w:rsid w:val="004303BA"/>
    <w:rsid w:val="00430BF7"/>
    <w:rsid w:val="00431288"/>
    <w:rsid w:val="00431EB5"/>
    <w:rsid w:val="00432438"/>
    <w:rsid w:val="00432F51"/>
    <w:rsid w:val="00436E47"/>
    <w:rsid w:val="00437FA2"/>
    <w:rsid w:val="0044127A"/>
    <w:rsid w:val="00442285"/>
    <w:rsid w:val="00442EAB"/>
    <w:rsid w:val="00443704"/>
    <w:rsid w:val="0044435C"/>
    <w:rsid w:val="00444D1F"/>
    <w:rsid w:val="00450D75"/>
    <w:rsid w:val="00451A06"/>
    <w:rsid w:val="00451C76"/>
    <w:rsid w:val="00451D6F"/>
    <w:rsid w:val="004530C1"/>
    <w:rsid w:val="004534BA"/>
    <w:rsid w:val="004543E3"/>
    <w:rsid w:val="00456321"/>
    <w:rsid w:val="004575F2"/>
    <w:rsid w:val="004602D1"/>
    <w:rsid w:val="004615E2"/>
    <w:rsid w:val="00461959"/>
    <w:rsid w:val="004627F5"/>
    <w:rsid w:val="004632E5"/>
    <w:rsid w:val="00464CAE"/>
    <w:rsid w:val="004650AF"/>
    <w:rsid w:val="0047095A"/>
    <w:rsid w:val="00474534"/>
    <w:rsid w:val="0047512C"/>
    <w:rsid w:val="004771D7"/>
    <w:rsid w:val="00480667"/>
    <w:rsid w:val="00485CE9"/>
    <w:rsid w:val="00487D99"/>
    <w:rsid w:val="00493536"/>
    <w:rsid w:val="00495965"/>
    <w:rsid w:val="00496C42"/>
    <w:rsid w:val="004A000D"/>
    <w:rsid w:val="004A6E28"/>
    <w:rsid w:val="004A7CFC"/>
    <w:rsid w:val="004B2F67"/>
    <w:rsid w:val="004B351C"/>
    <w:rsid w:val="004B5256"/>
    <w:rsid w:val="004B6263"/>
    <w:rsid w:val="004B6B6F"/>
    <w:rsid w:val="004C23AE"/>
    <w:rsid w:val="004C3BB0"/>
    <w:rsid w:val="004C4039"/>
    <w:rsid w:val="004C4D2D"/>
    <w:rsid w:val="004C677E"/>
    <w:rsid w:val="004C6BC3"/>
    <w:rsid w:val="004D157D"/>
    <w:rsid w:val="004D3B5D"/>
    <w:rsid w:val="004D3FFC"/>
    <w:rsid w:val="004D7B42"/>
    <w:rsid w:val="004E0488"/>
    <w:rsid w:val="004E17CF"/>
    <w:rsid w:val="004E186E"/>
    <w:rsid w:val="004E26BC"/>
    <w:rsid w:val="004E3403"/>
    <w:rsid w:val="004E5377"/>
    <w:rsid w:val="004E5D0E"/>
    <w:rsid w:val="004E6D01"/>
    <w:rsid w:val="004F05CA"/>
    <w:rsid w:val="004F4268"/>
    <w:rsid w:val="004F4999"/>
    <w:rsid w:val="004F5C2B"/>
    <w:rsid w:val="0050082F"/>
    <w:rsid w:val="00500AF3"/>
    <w:rsid w:val="00503503"/>
    <w:rsid w:val="0050527A"/>
    <w:rsid w:val="00505369"/>
    <w:rsid w:val="00507D66"/>
    <w:rsid w:val="00510530"/>
    <w:rsid w:val="005107FA"/>
    <w:rsid w:val="00511808"/>
    <w:rsid w:val="00511AF3"/>
    <w:rsid w:val="00512667"/>
    <w:rsid w:val="005134CF"/>
    <w:rsid w:val="00516737"/>
    <w:rsid w:val="005179D2"/>
    <w:rsid w:val="00521CC2"/>
    <w:rsid w:val="0052405E"/>
    <w:rsid w:val="00524519"/>
    <w:rsid w:val="005254AB"/>
    <w:rsid w:val="0052660F"/>
    <w:rsid w:val="00530286"/>
    <w:rsid w:val="005307C7"/>
    <w:rsid w:val="00531893"/>
    <w:rsid w:val="00531FEF"/>
    <w:rsid w:val="0053308D"/>
    <w:rsid w:val="005418F2"/>
    <w:rsid w:val="00541C4B"/>
    <w:rsid w:val="00541FAB"/>
    <w:rsid w:val="00543AF3"/>
    <w:rsid w:val="00551B2A"/>
    <w:rsid w:val="00552D07"/>
    <w:rsid w:val="0055407F"/>
    <w:rsid w:val="00555E3E"/>
    <w:rsid w:val="00560A99"/>
    <w:rsid w:val="005610D1"/>
    <w:rsid w:val="005639E3"/>
    <w:rsid w:val="00565B85"/>
    <w:rsid w:val="00565E88"/>
    <w:rsid w:val="00571016"/>
    <w:rsid w:val="005748D4"/>
    <w:rsid w:val="00576933"/>
    <w:rsid w:val="00582105"/>
    <w:rsid w:val="0058317D"/>
    <w:rsid w:val="00584B20"/>
    <w:rsid w:val="00587BDB"/>
    <w:rsid w:val="00590A44"/>
    <w:rsid w:val="00591ACF"/>
    <w:rsid w:val="005A4A64"/>
    <w:rsid w:val="005A58A9"/>
    <w:rsid w:val="005B1CD0"/>
    <w:rsid w:val="005B223B"/>
    <w:rsid w:val="005B2C21"/>
    <w:rsid w:val="005B44DF"/>
    <w:rsid w:val="005B61A0"/>
    <w:rsid w:val="005B6567"/>
    <w:rsid w:val="005B669D"/>
    <w:rsid w:val="005B73E3"/>
    <w:rsid w:val="005B7F36"/>
    <w:rsid w:val="005C550D"/>
    <w:rsid w:val="005C7D29"/>
    <w:rsid w:val="005D0284"/>
    <w:rsid w:val="005D12C9"/>
    <w:rsid w:val="005D2760"/>
    <w:rsid w:val="005D2DDC"/>
    <w:rsid w:val="005D4CC3"/>
    <w:rsid w:val="005D5AD0"/>
    <w:rsid w:val="005D6C56"/>
    <w:rsid w:val="005E30A8"/>
    <w:rsid w:val="005E51B3"/>
    <w:rsid w:val="005E5726"/>
    <w:rsid w:val="005E6FD4"/>
    <w:rsid w:val="005E735C"/>
    <w:rsid w:val="005E7C64"/>
    <w:rsid w:val="005F14D5"/>
    <w:rsid w:val="005F3F64"/>
    <w:rsid w:val="005F4A50"/>
    <w:rsid w:val="005F5508"/>
    <w:rsid w:val="005F77BE"/>
    <w:rsid w:val="00601144"/>
    <w:rsid w:val="00602085"/>
    <w:rsid w:val="00603E5D"/>
    <w:rsid w:val="00611C67"/>
    <w:rsid w:val="00611CB3"/>
    <w:rsid w:val="0061313F"/>
    <w:rsid w:val="00615921"/>
    <w:rsid w:val="006210D0"/>
    <w:rsid w:val="00622834"/>
    <w:rsid w:val="00622FB0"/>
    <w:rsid w:val="00625B43"/>
    <w:rsid w:val="00626291"/>
    <w:rsid w:val="00627763"/>
    <w:rsid w:val="00632E63"/>
    <w:rsid w:val="00634156"/>
    <w:rsid w:val="0064048D"/>
    <w:rsid w:val="00643120"/>
    <w:rsid w:val="00644AB2"/>
    <w:rsid w:val="00644B67"/>
    <w:rsid w:val="006464DA"/>
    <w:rsid w:val="006527F7"/>
    <w:rsid w:val="006542E2"/>
    <w:rsid w:val="00655300"/>
    <w:rsid w:val="006556A1"/>
    <w:rsid w:val="00655F13"/>
    <w:rsid w:val="00660ADF"/>
    <w:rsid w:val="00664979"/>
    <w:rsid w:val="00665891"/>
    <w:rsid w:val="0066625D"/>
    <w:rsid w:val="00667229"/>
    <w:rsid w:val="00667DA2"/>
    <w:rsid w:val="0067028E"/>
    <w:rsid w:val="00670395"/>
    <w:rsid w:val="00671603"/>
    <w:rsid w:val="0067280F"/>
    <w:rsid w:val="00673C78"/>
    <w:rsid w:val="00674B4E"/>
    <w:rsid w:val="0067531E"/>
    <w:rsid w:val="00677079"/>
    <w:rsid w:val="006803D3"/>
    <w:rsid w:val="00680459"/>
    <w:rsid w:val="00681551"/>
    <w:rsid w:val="00681703"/>
    <w:rsid w:val="006823DA"/>
    <w:rsid w:val="006834C2"/>
    <w:rsid w:val="0068353E"/>
    <w:rsid w:val="00683762"/>
    <w:rsid w:val="00683FB1"/>
    <w:rsid w:val="00684D52"/>
    <w:rsid w:val="006853A5"/>
    <w:rsid w:val="00686803"/>
    <w:rsid w:val="0069043E"/>
    <w:rsid w:val="00690E8B"/>
    <w:rsid w:val="0069125F"/>
    <w:rsid w:val="006977F4"/>
    <w:rsid w:val="00697D8D"/>
    <w:rsid w:val="006A097D"/>
    <w:rsid w:val="006A35B4"/>
    <w:rsid w:val="006A50DB"/>
    <w:rsid w:val="006A583C"/>
    <w:rsid w:val="006A5866"/>
    <w:rsid w:val="006A6205"/>
    <w:rsid w:val="006A7682"/>
    <w:rsid w:val="006B3944"/>
    <w:rsid w:val="006B39B5"/>
    <w:rsid w:val="006C0E8A"/>
    <w:rsid w:val="006C476E"/>
    <w:rsid w:val="006C5FAD"/>
    <w:rsid w:val="006C6A5C"/>
    <w:rsid w:val="006D335F"/>
    <w:rsid w:val="006D33F1"/>
    <w:rsid w:val="006D4B14"/>
    <w:rsid w:val="006D65C8"/>
    <w:rsid w:val="006D736E"/>
    <w:rsid w:val="006E27C7"/>
    <w:rsid w:val="006E3F52"/>
    <w:rsid w:val="006E4A59"/>
    <w:rsid w:val="006E6639"/>
    <w:rsid w:val="006E7785"/>
    <w:rsid w:val="006F1AC8"/>
    <w:rsid w:val="006F1AFE"/>
    <w:rsid w:val="006F33BB"/>
    <w:rsid w:val="006F541E"/>
    <w:rsid w:val="006F5561"/>
    <w:rsid w:val="00700BE7"/>
    <w:rsid w:val="00705446"/>
    <w:rsid w:val="007075AA"/>
    <w:rsid w:val="0071115A"/>
    <w:rsid w:val="007114EA"/>
    <w:rsid w:val="00713A6E"/>
    <w:rsid w:val="00714A88"/>
    <w:rsid w:val="00716A4A"/>
    <w:rsid w:val="0071713E"/>
    <w:rsid w:val="00717852"/>
    <w:rsid w:val="0072025F"/>
    <w:rsid w:val="007227B4"/>
    <w:rsid w:val="00722E05"/>
    <w:rsid w:val="007265EC"/>
    <w:rsid w:val="007279F3"/>
    <w:rsid w:val="00731BFA"/>
    <w:rsid w:val="007344B0"/>
    <w:rsid w:val="007349E5"/>
    <w:rsid w:val="007357F0"/>
    <w:rsid w:val="00737573"/>
    <w:rsid w:val="00740139"/>
    <w:rsid w:val="007425BF"/>
    <w:rsid w:val="00743974"/>
    <w:rsid w:val="00747B64"/>
    <w:rsid w:val="00747DE3"/>
    <w:rsid w:val="00753C95"/>
    <w:rsid w:val="00754961"/>
    <w:rsid w:val="00755798"/>
    <w:rsid w:val="007612A3"/>
    <w:rsid w:val="00761C69"/>
    <w:rsid w:val="00765154"/>
    <w:rsid w:val="00765C10"/>
    <w:rsid w:val="00765F68"/>
    <w:rsid w:val="00765FCB"/>
    <w:rsid w:val="00772332"/>
    <w:rsid w:val="00774326"/>
    <w:rsid w:val="00776D3A"/>
    <w:rsid w:val="00777918"/>
    <w:rsid w:val="00780185"/>
    <w:rsid w:val="007803A3"/>
    <w:rsid w:val="00781803"/>
    <w:rsid w:val="007828FC"/>
    <w:rsid w:val="00783B84"/>
    <w:rsid w:val="0079095F"/>
    <w:rsid w:val="007941C6"/>
    <w:rsid w:val="007942B7"/>
    <w:rsid w:val="007956DC"/>
    <w:rsid w:val="00796638"/>
    <w:rsid w:val="0079761D"/>
    <w:rsid w:val="007A0282"/>
    <w:rsid w:val="007A2D83"/>
    <w:rsid w:val="007A3152"/>
    <w:rsid w:val="007A4E88"/>
    <w:rsid w:val="007A52DE"/>
    <w:rsid w:val="007A6378"/>
    <w:rsid w:val="007B1685"/>
    <w:rsid w:val="007B496D"/>
    <w:rsid w:val="007C004E"/>
    <w:rsid w:val="007C0528"/>
    <w:rsid w:val="007C2E2B"/>
    <w:rsid w:val="007C38C1"/>
    <w:rsid w:val="007C42DD"/>
    <w:rsid w:val="007C4F83"/>
    <w:rsid w:val="007C6089"/>
    <w:rsid w:val="007C62F7"/>
    <w:rsid w:val="007D1C96"/>
    <w:rsid w:val="007D5E71"/>
    <w:rsid w:val="007D6D1C"/>
    <w:rsid w:val="007E2B23"/>
    <w:rsid w:val="007E51D7"/>
    <w:rsid w:val="007E5304"/>
    <w:rsid w:val="007E6988"/>
    <w:rsid w:val="007E6BCF"/>
    <w:rsid w:val="007F0D1C"/>
    <w:rsid w:val="007F1530"/>
    <w:rsid w:val="007F29A8"/>
    <w:rsid w:val="007F306E"/>
    <w:rsid w:val="007F5820"/>
    <w:rsid w:val="007F6550"/>
    <w:rsid w:val="00800869"/>
    <w:rsid w:val="00801411"/>
    <w:rsid w:val="00802950"/>
    <w:rsid w:val="00802BB4"/>
    <w:rsid w:val="00805851"/>
    <w:rsid w:val="00805964"/>
    <w:rsid w:val="00806D19"/>
    <w:rsid w:val="00813C97"/>
    <w:rsid w:val="00815DE5"/>
    <w:rsid w:val="00817F0F"/>
    <w:rsid w:val="0082068C"/>
    <w:rsid w:val="00820C2D"/>
    <w:rsid w:val="0082279C"/>
    <w:rsid w:val="00823CAB"/>
    <w:rsid w:val="00823F6B"/>
    <w:rsid w:val="00827092"/>
    <w:rsid w:val="00827179"/>
    <w:rsid w:val="00831BD0"/>
    <w:rsid w:val="00833113"/>
    <w:rsid w:val="008347D5"/>
    <w:rsid w:val="008406A9"/>
    <w:rsid w:val="0084433A"/>
    <w:rsid w:val="00844561"/>
    <w:rsid w:val="00846264"/>
    <w:rsid w:val="00847318"/>
    <w:rsid w:val="00847AA9"/>
    <w:rsid w:val="00847D86"/>
    <w:rsid w:val="00850630"/>
    <w:rsid w:val="008506FB"/>
    <w:rsid w:val="00851B8A"/>
    <w:rsid w:val="00853E20"/>
    <w:rsid w:val="008560C1"/>
    <w:rsid w:val="00856550"/>
    <w:rsid w:val="00857B07"/>
    <w:rsid w:val="00857D23"/>
    <w:rsid w:val="008619EA"/>
    <w:rsid w:val="0086243E"/>
    <w:rsid w:val="00862F25"/>
    <w:rsid w:val="00864FED"/>
    <w:rsid w:val="00865ABD"/>
    <w:rsid w:val="00870949"/>
    <w:rsid w:val="0087176D"/>
    <w:rsid w:val="00873FC7"/>
    <w:rsid w:val="00880E43"/>
    <w:rsid w:val="00887766"/>
    <w:rsid w:val="00891F6C"/>
    <w:rsid w:val="00893CBF"/>
    <w:rsid w:val="00893F41"/>
    <w:rsid w:val="008970A1"/>
    <w:rsid w:val="00897F60"/>
    <w:rsid w:val="008A4325"/>
    <w:rsid w:val="008A5191"/>
    <w:rsid w:val="008A788D"/>
    <w:rsid w:val="008B0720"/>
    <w:rsid w:val="008B0C8C"/>
    <w:rsid w:val="008B1D8D"/>
    <w:rsid w:val="008C2014"/>
    <w:rsid w:val="008C2082"/>
    <w:rsid w:val="008C2578"/>
    <w:rsid w:val="008C35E1"/>
    <w:rsid w:val="008C6028"/>
    <w:rsid w:val="008C6205"/>
    <w:rsid w:val="008C635F"/>
    <w:rsid w:val="008D03BC"/>
    <w:rsid w:val="008D3327"/>
    <w:rsid w:val="008D3F64"/>
    <w:rsid w:val="008D5FC0"/>
    <w:rsid w:val="008D78E7"/>
    <w:rsid w:val="008E2E0E"/>
    <w:rsid w:val="008E5024"/>
    <w:rsid w:val="008E54A8"/>
    <w:rsid w:val="008E6E38"/>
    <w:rsid w:val="008E7D19"/>
    <w:rsid w:val="008F2ACD"/>
    <w:rsid w:val="008F3A10"/>
    <w:rsid w:val="008F66CB"/>
    <w:rsid w:val="008F6818"/>
    <w:rsid w:val="008F6E7B"/>
    <w:rsid w:val="008F7D95"/>
    <w:rsid w:val="00900865"/>
    <w:rsid w:val="00900E51"/>
    <w:rsid w:val="00900EE3"/>
    <w:rsid w:val="00902378"/>
    <w:rsid w:val="00903630"/>
    <w:rsid w:val="00903CC5"/>
    <w:rsid w:val="009042A8"/>
    <w:rsid w:val="0090515F"/>
    <w:rsid w:val="009069E6"/>
    <w:rsid w:val="00911EE3"/>
    <w:rsid w:val="009175BF"/>
    <w:rsid w:val="00917ACD"/>
    <w:rsid w:val="00921A32"/>
    <w:rsid w:val="00924F8B"/>
    <w:rsid w:val="00932668"/>
    <w:rsid w:val="00934175"/>
    <w:rsid w:val="009346C6"/>
    <w:rsid w:val="00934B77"/>
    <w:rsid w:val="009409FA"/>
    <w:rsid w:val="0094198F"/>
    <w:rsid w:val="00941F88"/>
    <w:rsid w:val="00942C63"/>
    <w:rsid w:val="00945D50"/>
    <w:rsid w:val="0094624F"/>
    <w:rsid w:val="009476B8"/>
    <w:rsid w:val="009479FD"/>
    <w:rsid w:val="00950A24"/>
    <w:rsid w:val="00951208"/>
    <w:rsid w:val="00954C90"/>
    <w:rsid w:val="00954E90"/>
    <w:rsid w:val="00956D5C"/>
    <w:rsid w:val="00957649"/>
    <w:rsid w:val="00960CB8"/>
    <w:rsid w:val="009614E6"/>
    <w:rsid w:val="00962B7A"/>
    <w:rsid w:val="00962EBF"/>
    <w:rsid w:val="00973AC6"/>
    <w:rsid w:val="009754B1"/>
    <w:rsid w:val="00976813"/>
    <w:rsid w:val="00977232"/>
    <w:rsid w:val="00982066"/>
    <w:rsid w:val="0098324C"/>
    <w:rsid w:val="00986351"/>
    <w:rsid w:val="0099041B"/>
    <w:rsid w:val="00992C16"/>
    <w:rsid w:val="00994D79"/>
    <w:rsid w:val="00995A7E"/>
    <w:rsid w:val="00996800"/>
    <w:rsid w:val="009971EE"/>
    <w:rsid w:val="009A1D85"/>
    <w:rsid w:val="009B0F70"/>
    <w:rsid w:val="009B2291"/>
    <w:rsid w:val="009B2F3F"/>
    <w:rsid w:val="009B4F3E"/>
    <w:rsid w:val="009C074F"/>
    <w:rsid w:val="009C100E"/>
    <w:rsid w:val="009D09C1"/>
    <w:rsid w:val="009E04C8"/>
    <w:rsid w:val="009E1582"/>
    <w:rsid w:val="009E3B71"/>
    <w:rsid w:val="009E4E2D"/>
    <w:rsid w:val="009E55E5"/>
    <w:rsid w:val="009F2868"/>
    <w:rsid w:val="009F3657"/>
    <w:rsid w:val="009F3ABE"/>
    <w:rsid w:val="009F4882"/>
    <w:rsid w:val="009F5792"/>
    <w:rsid w:val="009F6D0B"/>
    <w:rsid w:val="009F7917"/>
    <w:rsid w:val="00A0085E"/>
    <w:rsid w:val="00A03315"/>
    <w:rsid w:val="00A045C3"/>
    <w:rsid w:val="00A05488"/>
    <w:rsid w:val="00A05904"/>
    <w:rsid w:val="00A068E6"/>
    <w:rsid w:val="00A108C9"/>
    <w:rsid w:val="00A11958"/>
    <w:rsid w:val="00A12DBC"/>
    <w:rsid w:val="00A13288"/>
    <w:rsid w:val="00A14C79"/>
    <w:rsid w:val="00A14EBB"/>
    <w:rsid w:val="00A153E4"/>
    <w:rsid w:val="00A15B2D"/>
    <w:rsid w:val="00A1638B"/>
    <w:rsid w:val="00A206F1"/>
    <w:rsid w:val="00A20EDD"/>
    <w:rsid w:val="00A21FBF"/>
    <w:rsid w:val="00A22501"/>
    <w:rsid w:val="00A247EF"/>
    <w:rsid w:val="00A321DF"/>
    <w:rsid w:val="00A322F7"/>
    <w:rsid w:val="00A323AE"/>
    <w:rsid w:val="00A33565"/>
    <w:rsid w:val="00A34529"/>
    <w:rsid w:val="00A36E6B"/>
    <w:rsid w:val="00A37CC0"/>
    <w:rsid w:val="00A4064F"/>
    <w:rsid w:val="00A41587"/>
    <w:rsid w:val="00A41B9F"/>
    <w:rsid w:val="00A43A32"/>
    <w:rsid w:val="00A44377"/>
    <w:rsid w:val="00A44BEB"/>
    <w:rsid w:val="00A45560"/>
    <w:rsid w:val="00A46359"/>
    <w:rsid w:val="00A4727B"/>
    <w:rsid w:val="00A52BED"/>
    <w:rsid w:val="00A53C91"/>
    <w:rsid w:val="00A54494"/>
    <w:rsid w:val="00A546FB"/>
    <w:rsid w:val="00A57A3C"/>
    <w:rsid w:val="00A601E9"/>
    <w:rsid w:val="00A617AD"/>
    <w:rsid w:val="00A70558"/>
    <w:rsid w:val="00A723A0"/>
    <w:rsid w:val="00A74283"/>
    <w:rsid w:val="00A777AE"/>
    <w:rsid w:val="00A77EDF"/>
    <w:rsid w:val="00A8131B"/>
    <w:rsid w:val="00A81B73"/>
    <w:rsid w:val="00A81BD0"/>
    <w:rsid w:val="00A831E3"/>
    <w:rsid w:val="00A847B0"/>
    <w:rsid w:val="00A86CB7"/>
    <w:rsid w:val="00A903B8"/>
    <w:rsid w:val="00A92B85"/>
    <w:rsid w:val="00A94FD5"/>
    <w:rsid w:val="00A97A28"/>
    <w:rsid w:val="00AA102A"/>
    <w:rsid w:val="00AB2452"/>
    <w:rsid w:val="00AC24B5"/>
    <w:rsid w:val="00AC4CEA"/>
    <w:rsid w:val="00AC69E8"/>
    <w:rsid w:val="00AC6BCE"/>
    <w:rsid w:val="00AC7363"/>
    <w:rsid w:val="00AD69ED"/>
    <w:rsid w:val="00AD6AAA"/>
    <w:rsid w:val="00AD72E8"/>
    <w:rsid w:val="00AE0C7D"/>
    <w:rsid w:val="00AE1106"/>
    <w:rsid w:val="00AE1442"/>
    <w:rsid w:val="00AE1A13"/>
    <w:rsid w:val="00AF0E6D"/>
    <w:rsid w:val="00AF1364"/>
    <w:rsid w:val="00AF1ED5"/>
    <w:rsid w:val="00AF2A53"/>
    <w:rsid w:val="00AF4AE5"/>
    <w:rsid w:val="00AF785D"/>
    <w:rsid w:val="00B03FD8"/>
    <w:rsid w:val="00B06321"/>
    <w:rsid w:val="00B063CB"/>
    <w:rsid w:val="00B12661"/>
    <w:rsid w:val="00B12B9A"/>
    <w:rsid w:val="00B130EA"/>
    <w:rsid w:val="00B135E6"/>
    <w:rsid w:val="00B25E47"/>
    <w:rsid w:val="00B265A5"/>
    <w:rsid w:val="00B2743C"/>
    <w:rsid w:val="00B301B7"/>
    <w:rsid w:val="00B32427"/>
    <w:rsid w:val="00B32D6D"/>
    <w:rsid w:val="00B34396"/>
    <w:rsid w:val="00B3484E"/>
    <w:rsid w:val="00B370B4"/>
    <w:rsid w:val="00B37D73"/>
    <w:rsid w:val="00B40B29"/>
    <w:rsid w:val="00B46942"/>
    <w:rsid w:val="00B46BAD"/>
    <w:rsid w:val="00B50B25"/>
    <w:rsid w:val="00B51FC9"/>
    <w:rsid w:val="00B55221"/>
    <w:rsid w:val="00B565D2"/>
    <w:rsid w:val="00B62D4C"/>
    <w:rsid w:val="00B658D0"/>
    <w:rsid w:val="00B66CB6"/>
    <w:rsid w:val="00B7305A"/>
    <w:rsid w:val="00B77261"/>
    <w:rsid w:val="00B77F5E"/>
    <w:rsid w:val="00B830EC"/>
    <w:rsid w:val="00B85884"/>
    <w:rsid w:val="00B85B85"/>
    <w:rsid w:val="00B86BA0"/>
    <w:rsid w:val="00B8742E"/>
    <w:rsid w:val="00B9012D"/>
    <w:rsid w:val="00B90395"/>
    <w:rsid w:val="00B913E3"/>
    <w:rsid w:val="00B92834"/>
    <w:rsid w:val="00B93A89"/>
    <w:rsid w:val="00B94038"/>
    <w:rsid w:val="00B96D5E"/>
    <w:rsid w:val="00B9763E"/>
    <w:rsid w:val="00BA05E0"/>
    <w:rsid w:val="00BA1B5B"/>
    <w:rsid w:val="00BA2D5B"/>
    <w:rsid w:val="00BA427C"/>
    <w:rsid w:val="00BA58C3"/>
    <w:rsid w:val="00BA5CC7"/>
    <w:rsid w:val="00BA766F"/>
    <w:rsid w:val="00BB0689"/>
    <w:rsid w:val="00BB1719"/>
    <w:rsid w:val="00BB348D"/>
    <w:rsid w:val="00BB45C3"/>
    <w:rsid w:val="00BB49E2"/>
    <w:rsid w:val="00BB5149"/>
    <w:rsid w:val="00BB6E77"/>
    <w:rsid w:val="00BB6F49"/>
    <w:rsid w:val="00BC0650"/>
    <w:rsid w:val="00BC5ECE"/>
    <w:rsid w:val="00BC6CDF"/>
    <w:rsid w:val="00BC6E23"/>
    <w:rsid w:val="00BD29D6"/>
    <w:rsid w:val="00BD31FF"/>
    <w:rsid w:val="00BD3E9E"/>
    <w:rsid w:val="00BD5E96"/>
    <w:rsid w:val="00BD60D7"/>
    <w:rsid w:val="00BE3FAA"/>
    <w:rsid w:val="00BE47AE"/>
    <w:rsid w:val="00BE7871"/>
    <w:rsid w:val="00BF0E09"/>
    <w:rsid w:val="00BF2285"/>
    <w:rsid w:val="00BF27E2"/>
    <w:rsid w:val="00BF3856"/>
    <w:rsid w:val="00BF3A08"/>
    <w:rsid w:val="00BF46A2"/>
    <w:rsid w:val="00BF4C57"/>
    <w:rsid w:val="00BF6A6C"/>
    <w:rsid w:val="00C0244B"/>
    <w:rsid w:val="00C0354D"/>
    <w:rsid w:val="00C04740"/>
    <w:rsid w:val="00C04DA5"/>
    <w:rsid w:val="00C07264"/>
    <w:rsid w:val="00C07329"/>
    <w:rsid w:val="00C07E50"/>
    <w:rsid w:val="00C10000"/>
    <w:rsid w:val="00C104D4"/>
    <w:rsid w:val="00C109ED"/>
    <w:rsid w:val="00C153EC"/>
    <w:rsid w:val="00C20AD9"/>
    <w:rsid w:val="00C23CFF"/>
    <w:rsid w:val="00C23F15"/>
    <w:rsid w:val="00C2517F"/>
    <w:rsid w:val="00C2676B"/>
    <w:rsid w:val="00C30C39"/>
    <w:rsid w:val="00C32F55"/>
    <w:rsid w:val="00C33283"/>
    <w:rsid w:val="00C33406"/>
    <w:rsid w:val="00C35670"/>
    <w:rsid w:val="00C367D8"/>
    <w:rsid w:val="00C37B30"/>
    <w:rsid w:val="00C37D88"/>
    <w:rsid w:val="00C40F9C"/>
    <w:rsid w:val="00C42D3D"/>
    <w:rsid w:val="00C447B6"/>
    <w:rsid w:val="00C46C6D"/>
    <w:rsid w:val="00C46CBE"/>
    <w:rsid w:val="00C51F8A"/>
    <w:rsid w:val="00C53899"/>
    <w:rsid w:val="00C53B9E"/>
    <w:rsid w:val="00C5412D"/>
    <w:rsid w:val="00C567BF"/>
    <w:rsid w:val="00C600FA"/>
    <w:rsid w:val="00C627DA"/>
    <w:rsid w:val="00C65419"/>
    <w:rsid w:val="00C71921"/>
    <w:rsid w:val="00C72360"/>
    <w:rsid w:val="00C731F3"/>
    <w:rsid w:val="00C779F0"/>
    <w:rsid w:val="00C81569"/>
    <w:rsid w:val="00C81D45"/>
    <w:rsid w:val="00C83B65"/>
    <w:rsid w:val="00C84043"/>
    <w:rsid w:val="00C87E2D"/>
    <w:rsid w:val="00C91E30"/>
    <w:rsid w:val="00C94CF0"/>
    <w:rsid w:val="00C960AB"/>
    <w:rsid w:val="00C977F5"/>
    <w:rsid w:val="00CA27AA"/>
    <w:rsid w:val="00CA29A1"/>
    <w:rsid w:val="00CA33E2"/>
    <w:rsid w:val="00CA6010"/>
    <w:rsid w:val="00CA6225"/>
    <w:rsid w:val="00CB138D"/>
    <w:rsid w:val="00CB1A9F"/>
    <w:rsid w:val="00CB273D"/>
    <w:rsid w:val="00CB28A3"/>
    <w:rsid w:val="00CB379F"/>
    <w:rsid w:val="00CB42F7"/>
    <w:rsid w:val="00CB508C"/>
    <w:rsid w:val="00CB50B3"/>
    <w:rsid w:val="00CB65F3"/>
    <w:rsid w:val="00CB75D8"/>
    <w:rsid w:val="00CC1121"/>
    <w:rsid w:val="00CC1459"/>
    <w:rsid w:val="00CC2DAB"/>
    <w:rsid w:val="00CC3504"/>
    <w:rsid w:val="00CC3D52"/>
    <w:rsid w:val="00CC5437"/>
    <w:rsid w:val="00CD1939"/>
    <w:rsid w:val="00CD262A"/>
    <w:rsid w:val="00CD27F8"/>
    <w:rsid w:val="00CD2D76"/>
    <w:rsid w:val="00CD3378"/>
    <w:rsid w:val="00CD3E62"/>
    <w:rsid w:val="00CD66F5"/>
    <w:rsid w:val="00CD6F47"/>
    <w:rsid w:val="00CD7F66"/>
    <w:rsid w:val="00CE26FE"/>
    <w:rsid w:val="00CE695F"/>
    <w:rsid w:val="00CE6C8F"/>
    <w:rsid w:val="00CE6D1F"/>
    <w:rsid w:val="00CE7768"/>
    <w:rsid w:val="00CE78CC"/>
    <w:rsid w:val="00CF058D"/>
    <w:rsid w:val="00CF42EE"/>
    <w:rsid w:val="00CF7340"/>
    <w:rsid w:val="00CF7CC9"/>
    <w:rsid w:val="00D041C0"/>
    <w:rsid w:val="00D049D2"/>
    <w:rsid w:val="00D072FC"/>
    <w:rsid w:val="00D126C3"/>
    <w:rsid w:val="00D1439C"/>
    <w:rsid w:val="00D25752"/>
    <w:rsid w:val="00D2580A"/>
    <w:rsid w:val="00D33137"/>
    <w:rsid w:val="00D3401A"/>
    <w:rsid w:val="00D35898"/>
    <w:rsid w:val="00D368FD"/>
    <w:rsid w:val="00D36E18"/>
    <w:rsid w:val="00D43854"/>
    <w:rsid w:val="00D46CE4"/>
    <w:rsid w:val="00D47A12"/>
    <w:rsid w:val="00D47DF5"/>
    <w:rsid w:val="00D505E4"/>
    <w:rsid w:val="00D56A27"/>
    <w:rsid w:val="00D62468"/>
    <w:rsid w:val="00D627A2"/>
    <w:rsid w:val="00D630B7"/>
    <w:rsid w:val="00D63B1A"/>
    <w:rsid w:val="00D658E7"/>
    <w:rsid w:val="00D70342"/>
    <w:rsid w:val="00D707F9"/>
    <w:rsid w:val="00D7255B"/>
    <w:rsid w:val="00D76EE5"/>
    <w:rsid w:val="00D77026"/>
    <w:rsid w:val="00D7704F"/>
    <w:rsid w:val="00D815F2"/>
    <w:rsid w:val="00D82962"/>
    <w:rsid w:val="00D84023"/>
    <w:rsid w:val="00D84A5C"/>
    <w:rsid w:val="00D90B25"/>
    <w:rsid w:val="00D927D2"/>
    <w:rsid w:val="00D93501"/>
    <w:rsid w:val="00D93542"/>
    <w:rsid w:val="00D948D7"/>
    <w:rsid w:val="00D965C3"/>
    <w:rsid w:val="00DA34E2"/>
    <w:rsid w:val="00DA486D"/>
    <w:rsid w:val="00DA55B5"/>
    <w:rsid w:val="00DA7071"/>
    <w:rsid w:val="00DA7DE9"/>
    <w:rsid w:val="00DB0A56"/>
    <w:rsid w:val="00DB336B"/>
    <w:rsid w:val="00DB37C3"/>
    <w:rsid w:val="00DB5F0A"/>
    <w:rsid w:val="00DB685D"/>
    <w:rsid w:val="00DB6FC5"/>
    <w:rsid w:val="00DC0D2D"/>
    <w:rsid w:val="00DC36A7"/>
    <w:rsid w:val="00DC7988"/>
    <w:rsid w:val="00DD0D96"/>
    <w:rsid w:val="00DD6C16"/>
    <w:rsid w:val="00DE1BD7"/>
    <w:rsid w:val="00DE5D50"/>
    <w:rsid w:val="00DE6B38"/>
    <w:rsid w:val="00DF03D8"/>
    <w:rsid w:val="00DF29D8"/>
    <w:rsid w:val="00DF4112"/>
    <w:rsid w:val="00DF4BA2"/>
    <w:rsid w:val="00DF5E42"/>
    <w:rsid w:val="00DF6FC5"/>
    <w:rsid w:val="00DF72DC"/>
    <w:rsid w:val="00E00D68"/>
    <w:rsid w:val="00E04DAE"/>
    <w:rsid w:val="00E054CF"/>
    <w:rsid w:val="00E06FEE"/>
    <w:rsid w:val="00E07FF5"/>
    <w:rsid w:val="00E10642"/>
    <w:rsid w:val="00E12ED3"/>
    <w:rsid w:val="00E13E10"/>
    <w:rsid w:val="00E141BC"/>
    <w:rsid w:val="00E1510A"/>
    <w:rsid w:val="00E17D51"/>
    <w:rsid w:val="00E21279"/>
    <w:rsid w:val="00E23F74"/>
    <w:rsid w:val="00E27903"/>
    <w:rsid w:val="00E30CBD"/>
    <w:rsid w:val="00E333F7"/>
    <w:rsid w:val="00E33C0F"/>
    <w:rsid w:val="00E42C8D"/>
    <w:rsid w:val="00E44132"/>
    <w:rsid w:val="00E45649"/>
    <w:rsid w:val="00E4640B"/>
    <w:rsid w:val="00E4747D"/>
    <w:rsid w:val="00E50C62"/>
    <w:rsid w:val="00E5188E"/>
    <w:rsid w:val="00E543DD"/>
    <w:rsid w:val="00E54409"/>
    <w:rsid w:val="00E54641"/>
    <w:rsid w:val="00E559AB"/>
    <w:rsid w:val="00E56A02"/>
    <w:rsid w:val="00E57978"/>
    <w:rsid w:val="00E579E2"/>
    <w:rsid w:val="00E601BA"/>
    <w:rsid w:val="00E60AA3"/>
    <w:rsid w:val="00E63045"/>
    <w:rsid w:val="00E6398A"/>
    <w:rsid w:val="00E63D0C"/>
    <w:rsid w:val="00E6410C"/>
    <w:rsid w:val="00E65411"/>
    <w:rsid w:val="00E65B1B"/>
    <w:rsid w:val="00E7040F"/>
    <w:rsid w:val="00E708D5"/>
    <w:rsid w:val="00E71DFB"/>
    <w:rsid w:val="00E724F4"/>
    <w:rsid w:val="00E73283"/>
    <w:rsid w:val="00E73BF7"/>
    <w:rsid w:val="00E75241"/>
    <w:rsid w:val="00E75B0F"/>
    <w:rsid w:val="00E775B6"/>
    <w:rsid w:val="00E77E90"/>
    <w:rsid w:val="00E8074E"/>
    <w:rsid w:val="00E807F0"/>
    <w:rsid w:val="00E8097B"/>
    <w:rsid w:val="00E80F85"/>
    <w:rsid w:val="00E83559"/>
    <w:rsid w:val="00E85593"/>
    <w:rsid w:val="00E86443"/>
    <w:rsid w:val="00E864AF"/>
    <w:rsid w:val="00E877FA"/>
    <w:rsid w:val="00E92CBB"/>
    <w:rsid w:val="00E93310"/>
    <w:rsid w:val="00E93943"/>
    <w:rsid w:val="00E96683"/>
    <w:rsid w:val="00E96F78"/>
    <w:rsid w:val="00E97A8B"/>
    <w:rsid w:val="00EA000A"/>
    <w:rsid w:val="00EA056A"/>
    <w:rsid w:val="00EA356D"/>
    <w:rsid w:val="00EA45C0"/>
    <w:rsid w:val="00EA617A"/>
    <w:rsid w:val="00EB157D"/>
    <w:rsid w:val="00EB29A6"/>
    <w:rsid w:val="00EB29ED"/>
    <w:rsid w:val="00EB3BF1"/>
    <w:rsid w:val="00EB50FF"/>
    <w:rsid w:val="00EB6DAA"/>
    <w:rsid w:val="00EB7732"/>
    <w:rsid w:val="00EC1D74"/>
    <w:rsid w:val="00EC2A5E"/>
    <w:rsid w:val="00EC656B"/>
    <w:rsid w:val="00EC6BC1"/>
    <w:rsid w:val="00ED364B"/>
    <w:rsid w:val="00ED5830"/>
    <w:rsid w:val="00ED6D5B"/>
    <w:rsid w:val="00ED6E70"/>
    <w:rsid w:val="00EE01EF"/>
    <w:rsid w:val="00EE1F22"/>
    <w:rsid w:val="00EE41C3"/>
    <w:rsid w:val="00EF0385"/>
    <w:rsid w:val="00EF099D"/>
    <w:rsid w:val="00EF1932"/>
    <w:rsid w:val="00EF31C2"/>
    <w:rsid w:val="00EF3317"/>
    <w:rsid w:val="00EF3472"/>
    <w:rsid w:val="00EF3AAE"/>
    <w:rsid w:val="00EF6064"/>
    <w:rsid w:val="00EF9521"/>
    <w:rsid w:val="00F0196C"/>
    <w:rsid w:val="00F01D92"/>
    <w:rsid w:val="00F01EC2"/>
    <w:rsid w:val="00F0266B"/>
    <w:rsid w:val="00F02DFE"/>
    <w:rsid w:val="00F03223"/>
    <w:rsid w:val="00F03402"/>
    <w:rsid w:val="00F041A8"/>
    <w:rsid w:val="00F075FD"/>
    <w:rsid w:val="00F106C2"/>
    <w:rsid w:val="00F11D90"/>
    <w:rsid w:val="00F16AC0"/>
    <w:rsid w:val="00F2485C"/>
    <w:rsid w:val="00F24CA5"/>
    <w:rsid w:val="00F25F67"/>
    <w:rsid w:val="00F2625D"/>
    <w:rsid w:val="00F267E1"/>
    <w:rsid w:val="00F318D8"/>
    <w:rsid w:val="00F3332F"/>
    <w:rsid w:val="00F33E64"/>
    <w:rsid w:val="00F343A9"/>
    <w:rsid w:val="00F37F47"/>
    <w:rsid w:val="00F40AF8"/>
    <w:rsid w:val="00F420B8"/>
    <w:rsid w:val="00F42B68"/>
    <w:rsid w:val="00F44386"/>
    <w:rsid w:val="00F5214D"/>
    <w:rsid w:val="00F55842"/>
    <w:rsid w:val="00F55DB2"/>
    <w:rsid w:val="00F565F9"/>
    <w:rsid w:val="00F56E59"/>
    <w:rsid w:val="00F62773"/>
    <w:rsid w:val="00F64454"/>
    <w:rsid w:val="00F65A04"/>
    <w:rsid w:val="00F67842"/>
    <w:rsid w:val="00F729F5"/>
    <w:rsid w:val="00F749A5"/>
    <w:rsid w:val="00F7578D"/>
    <w:rsid w:val="00F779E3"/>
    <w:rsid w:val="00F833C5"/>
    <w:rsid w:val="00F85229"/>
    <w:rsid w:val="00F861AC"/>
    <w:rsid w:val="00F91684"/>
    <w:rsid w:val="00F9369C"/>
    <w:rsid w:val="00F95D8C"/>
    <w:rsid w:val="00FA6F36"/>
    <w:rsid w:val="00FB1E1B"/>
    <w:rsid w:val="00FB3B10"/>
    <w:rsid w:val="00FB481C"/>
    <w:rsid w:val="00FB5E54"/>
    <w:rsid w:val="00FB608B"/>
    <w:rsid w:val="00FB6B2B"/>
    <w:rsid w:val="00FC7360"/>
    <w:rsid w:val="00FD0AD7"/>
    <w:rsid w:val="00FD155A"/>
    <w:rsid w:val="00FD4926"/>
    <w:rsid w:val="00FD59C2"/>
    <w:rsid w:val="00FD6EAA"/>
    <w:rsid w:val="00FE0C27"/>
    <w:rsid w:val="00FE3E94"/>
    <w:rsid w:val="00FE4376"/>
    <w:rsid w:val="00FE76DA"/>
    <w:rsid w:val="00FF117A"/>
    <w:rsid w:val="00FF1B1C"/>
    <w:rsid w:val="00FF359B"/>
    <w:rsid w:val="00FF6D49"/>
    <w:rsid w:val="0B8CDC46"/>
    <w:rsid w:val="111722C6"/>
    <w:rsid w:val="11D8620A"/>
    <w:rsid w:val="1A0553FF"/>
    <w:rsid w:val="2391A1BB"/>
    <w:rsid w:val="28603E2B"/>
    <w:rsid w:val="29CFC658"/>
    <w:rsid w:val="2F423749"/>
    <w:rsid w:val="36DDA019"/>
    <w:rsid w:val="3ECEEA17"/>
    <w:rsid w:val="4254EE08"/>
    <w:rsid w:val="4493FC05"/>
    <w:rsid w:val="5D83B1DA"/>
    <w:rsid w:val="62745B47"/>
    <w:rsid w:val="6C9540D2"/>
    <w:rsid w:val="70E53189"/>
    <w:rsid w:val="74E3B1BE"/>
    <w:rsid w:val="7D6D37E6"/>
    <w:rsid w:val="7EAFEB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0,0,0,0"/>
    </o:shapedefaults>
    <o:shapelayout v:ext="edit">
      <o:idmap v:ext="edit" data="1"/>
    </o:shapelayout>
  </w:shapeDefaults>
  <w:decimalSymbol w:val=","/>
  <w:listSeparator w:val=";"/>
  <w14:docId w14:val="59393A25"/>
  <w15:docId w15:val="{0493E0DC-E642-4860-AB36-AEFD32DC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580A"/>
    <w:rPr>
      <w:rFonts w:ascii="MetaNormal-Roman" w:hAnsi="MetaNormal-Roman"/>
      <w:sz w:val="22"/>
      <w:szCs w:val="22"/>
      <w:lang w:eastAsia="en-US"/>
    </w:rPr>
  </w:style>
  <w:style w:type="paragraph" w:styleId="berschrift1">
    <w:name w:val="heading 1"/>
    <w:basedOn w:val="Standard"/>
    <w:next w:val="Standard"/>
    <w:link w:val="berschrift1Zchn"/>
    <w:autoRedefine/>
    <w:qFormat/>
    <w:rsid w:val="00893CBF"/>
    <w:pPr>
      <w:keepNext/>
      <w:spacing w:before="120" w:after="120" w:line="23" w:lineRule="atLeast"/>
      <w:jc w:val="both"/>
      <w:outlineLvl w:val="0"/>
    </w:pPr>
    <w:rPr>
      <w:rFonts w:ascii="MetaBold-Roman" w:hAnsi="MetaBold-Roman"/>
      <w:color w:val="004171"/>
      <w:sz w:val="32"/>
    </w:rPr>
  </w:style>
  <w:style w:type="paragraph" w:styleId="berschrift2">
    <w:name w:val="heading 2"/>
    <w:basedOn w:val="Standard"/>
    <w:next w:val="Standard"/>
    <w:autoRedefine/>
    <w:qFormat/>
    <w:rsid w:val="007425BF"/>
    <w:pPr>
      <w:keepNext/>
      <w:spacing w:before="240" w:after="60"/>
      <w:ind w:left="360" w:hanging="360"/>
      <w:outlineLvl w:val="1"/>
    </w:pPr>
    <w:rPr>
      <w:rFonts w:asciiTheme="minorHAnsi" w:hAnsiTheme="minorHAnsi" w:cstheme="minorHAnsi"/>
      <w:b/>
      <w:bCs/>
      <w:iCs/>
      <w:sz w:val="28"/>
      <w:szCs w:val="20"/>
    </w:rPr>
  </w:style>
  <w:style w:type="paragraph" w:styleId="berschrift3">
    <w:name w:val="heading 3"/>
    <w:basedOn w:val="Standard"/>
    <w:next w:val="Standard"/>
    <w:link w:val="berschrift3Zchn"/>
    <w:qFormat/>
    <w:rsid w:val="00903CC5"/>
    <w:pPr>
      <w:keepNext/>
      <w:spacing w:before="240" w:after="60"/>
      <w:outlineLvl w:val="2"/>
    </w:pPr>
    <w:rPr>
      <w:rFonts w:ascii="MetaBold-Roman" w:hAnsi="MetaBold-Roman" w:cs="Arial"/>
      <w:b/>
      <w:bCs/>
      <w:color w:val="004171"/>
      <w:sz w:val="26"/>
      <w:szCs w:val="26"/>
      <w:u w:val="single"/>
    </w:rPr>
  </w:style>
  <w:style w:type="paragraph" w:styleId="berschrift4">
    <w:name w:val="heading 4"/>
    <w:basedOn w:val="Standard"/>
    <w:next w:val="Standard"/>
    <w:link w:val="berschrift4Zchn"/>
    <w:semiHidden/>
    <w:unhideWhenUsed/>
    <w:qFormat/>
    <w:rsid w:val="00371E9C"/>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autoRedefine/>
    <w:qFormat/>
    <w:rsid w:val="00320348"/>
    <w:pPr>
      <w:framePr w:wrap="notBeside" w:vAnchor="text" w:hAnchor="text" w:y="1"/>
      <w:pBdr>
        <w:top w:val="single" w:sz="4" w:space="1" w:color="auto"/>
        <w:left w:val="single" w:sz="4" w:space="4" w:color="auto"/>
        <w:bottom w:val="single" w:sz="4" w:space="1" w:color="auto"/>
        <w:right w:val="single" w:sz="4" w:space="4" w:color="auto"/>
      </w:pBdr>
      <w:tabs>
        <w:tab w:val="left" w:pos="6783"/>
      </w:tabs>
      <w:spacing w:before="240" w:after="60"/>
      <w:ind w:left="2280" w:right="2173"/>
      <w:outlineLvl w:val="4"/>
    </w:pPr>
    <w:rPr>
      <w:rFonts w:ascii="MetaNormal-Italic" w:hAnsi="MetaNormal-Italic" w:cs="Arial"/>
      <w:b/>
      <w:bCs/>
      <w:iCs/>
      <w:szCs w:val="26"/>
    </w:rPr>
  </w:style>
  <w:style w:type="paragraph" w:styleId="berschrift8">
    <w:name w:val="heading 8"/>
    <w:basedOn w:val="Standard"/>
    <w:next w:val="Standard"/>
    <w:qFormat/>
    <w:rsid w:val="000734E3"/>
    <w:pPr>
      <w:spacing w:before="240" w:after="60"/>
      <w:outlineLvl w:val="7"/>
    </w:pPr>
    <w:rPr>
      <w:rFonts w:ascii="Times New Roman" w:hAnsi="Times New Roman"/>
      <w:i/>
      <w:i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uiPriority w:val="99"/>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character" w:customStyle="1" w:styleId="berschrift3Zchn">
    <w:name w:val="Überschrift 3 Zchn"/>
    <w:basedOn w:val="Absatz-Standardschriftart"/>
    <w:link w:val="berschrift3"/>
    <w:rsid w:val="00BD29D6"/>
    <w:rPr>
      <w:rFonts w:ascii="MetaBold-Roman" w:hAnsi="MetaBold-Roman" w:cs="Arial"/>
      <w:b/>
      <w:bCs/>
      <w:color w:val="004171"/>
      <w:sz w:val="26"/>
      <w:szCs w:val="26"/>
      <w:u w:val="single"/>
      <w:lang w:eastAsia="en-US"/>
    </w:rPr>
  </w:style>
  <w:style w:type="paragraph" w:styleId="Listenabsatz">
    <w:name w:val="List Paragraph"/>
    <w:basedOn w:val="Standard"/>
    <w:uiPriority w:val="34"/>
    <w:qFormat/>
    <w:rsid w:val="00407707"/>
    <w:pPr>
      <w:ind w:left="708"/>
    </w:pPr>
  </w:style>
  <w:style w:type="character" w:customStyle="1" w:styleId="FuzeileZchn">
    <w:name w:val="Fußzeile Zchn"/>
    <w:basedOn w:val="Absatz-Standardschriftart"/>
    <w:link w:val="Fuzeile"/>
    <w:uiPriority w:val="99"/>
    <w:rsid w:val="00BB5149"/>
    <w:rPr>
      <w:rFonts w:ascii="MetaNormal-Roman" w:hAnsi="MetaNormal-Roman"/>
      <w:sz w:val="22"/>
      <w:szCs w:val="22"/>
      <w:lang w:eastAsia="en-US"/>
    </w:rPr>
  </w:style>
  <w:style w:type="character" w:customStyle="1" w:styleId="berschrift4Zchn">
    <w:name w:val="Überschrift 4 Zchn"/>
    <w:basedOn w:val="Absatz-Standardschriftart"/>
    <w:link w:val="berschrift4"/>
    <w:semiHidden/>
    <w:rsid w:val="00371E9C"/>
    <w:rPr>
      <w:rFonts w:asciiTheme="majorHAnsi" w:eastAsiaTheme="majorEastAsia" w:hAnsiTheme="majorHAnsi" w:cstheme="majorBidi"/>
      <w:b/>
      <w:bCs/>
      <w:i/>
      <w:iCs/>
      <w:color w:val="4F81BD" w:themeColor="accent1"/>
      <w:sz w:val="22"/>
      <w:szCs w:val="22"/>
      <w:lang w:eastAsia="en-US"/>
    </w:rPr>
  </w:style>
  <w:style w:type="table" w:customStyle="1" w:styleId="TableGrid17">
    <w:name w:val="Table Grid17"/>
    <w:basedOn w:val="NormaleTabelle"/>
    <w:next w:val="Tabellenraster"/>
    <w:rsid w:val="00714A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082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rsid w:val="00D7255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815DE5"/>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815DE5"/>
    <w:rPr>
      <w:rFonts w:ascii="Calibri" w:eastAsia="Calibri" w:hAnsi="Calibri" w:cs="Arial"/>
      <w:lang w:eastAsia="en-US" w:bidi="en-US"/>
    </w:rPr>
  </w:style>
  <w:style w:type="character" w:styleId="Funotenzeichen">
    <w:name w:val="footnote reference"/>
    <w:basedOn w:val="Absatz-Standardschriftart"/>
    <w:uiPriority w:val="99"/>
    <w:unhideWhenUsed/>
    <w:rsid w:val="00815DE5"/>
    <w:rPr>
      <w:vertAlign w:val="superscript"/>
    </w:rPr>
  </w:style>
  <w:style w:type="table" w:customStyle="1" w:styleId="TableGrid19">
    <w:name w:val="Table Grid19"/>
    <w:basedOn w:val="NormaleTabelle"/>
    <w:next w:val="Tabellenraster"/>
    <w:rsid w:val="00683F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BF4C5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A12DBC"/>
    <w:rPr>
      <w:sz w:val="16"/>
      <w:szCs w:val="16"/>
    </w:rPr>
  </w:style>
  <w:style w:type="paragraph" w:styleId="Kommentartext">
    <w:name w:val="annotation text"/>
    <w:basedOn w:val="Standard"/>
    <w:link w:val="KommentartextZchn"/>
    <w:unhideWhenUsed/>
    <w:rsid w:val="00A12DBC"/>
    <w:rPr>
      <w:sz w:val="20"/>
      <w:szCs w:val="20"/>
    </w:rPr>
  </w:style>
  <w:style w:type="character" w:customStyle="1" w:styleId="KommentartextZchn">
    <w:name w:val="Kommentartext Zchn"/>
    <w:basedOn w:val="Absatz-Standardschriftart"/>
    <w:link w:val="Kommentartext"/>
    <w:rsid w:val="00A12DBC"/>
    <w:rPr>
      <w:rFonts w:ascii="MetaNormal-Roman" w:hAnsi="MetaNormal-Roman"/>
      <w:lang w:eastAsia="en-US"/>
    </w:rPr>
  </w:style>
  <w:style w:type="paragraph" w:styleId="Kommentarthema">
    <w:name w:val="annotation subject"/>
    <w:basedOn w:val="Kommentartext"/>
    <w:next w:val="Kommentartext"/>
    <w:link w:val="KommentarthemaZchn"/>
    <w:semiHidden/>
    <w:unhideWhenUsed/>
    <w:rsid w:val="00A12DBC"/>
    <w:rPr>
      <w:b/>
      <w:bCs/>
    </w:rPr>
  </w:style>
  <w:style w:type="character" w:customStyle="1" w:styleId="KommentarthemaZchn">
    <w:name w:val="Kommentarthema Zchn"/>
    <w:basedOn w:val="KommentartextZchn"/>
    <w:link w:val="Kommentarthema"/>
    <w:semiHidden/>
    <w:rsid w:val="00A12DBC"/>
    <w:rPr>
      <w:rFonts w:ascii="MetaNormal-Roman" w:hAnsi="MetaNormal-Roman"/>
      <w:b/>
      <w:bCs/>
      <w:lang w:eastAsia="en-US"/>
    </w:rPr>
  </w:style>
  <w:style w:type="paragraph" w:customStyle="1" w:styleId="Default">
    <w:name w:val="Default"/>
    <w:rsid w:val="00B77F5E"/>
    <w:pPr>
      <w:autoSpaceDE w:val="0"/>
      <w:autoSpaceDN w:val="0"/>
      <w:adjustRightInd w:val="0"/>
    </w:pPr>
    <w:rPr>
      <w:rFonts w:ascii="MetaNormal-Roman" w:hAnsi="MetaNormal-Roman" w:cs="MetaNormal-Roman"/>
      <w:color w:val="000000"/>
      <w:sz w:val="24"/>
      <w:szCs w:val="24"/>
    </w:rPr>
  </w:style>
  <w:style w:type="paragraph" w:styleId="KeinLeerraum">
    <w:name w:val="No Spacing"/>
    <w:uiPriority w:val="1"/>
    <w:qFormat/>
    <w:rsid w:val="00AE1442"/>
    <w:rPr>
      <w:rFonts w:ascii="MetaNormal-Roman" w:hAnsi="MetaNormal-Roman"/>
      <w:sz w:val="22"/>
      <w:szCs w:val="22"/>
      <w:lang w:eastAsia="en-US"/>
    </w:rPr>
  </w:style>
  <w:style w:type="character" w:customStyle="1" w:styleId="berschrift1Zchn">
    <w:name w:val="Überschrift 1 Zchn"/>
    <w:link w:val="berschrift1"/>
    <w:locked/>
    <w:rsid w:val="00893CBF"/>
    <w:rPr>
      <w:rFonts w:ascii="MetaBold-Roman" w:hAnsi="MetaBold-Roman"/>
      <w:color w:val="004171"/>
      <w:sz w:val="32"/>
      <w:szCs w:val="22"/>
      <w:lang w:eastAsia="en-US"/>
    </w:rPr>
  </w:style>
  <w:style w:type="character" w:styleId="Platzhaltertext">
    <w:name w:val="Placeholder Text"/>
    <w:basedOn w:val="Absatz-Standardschriftart"/>
    <w:uiPriority w:val="99"/>
    <w:semiHidden/>
    <w:rsid w:val="0079761D"/>
    <w:rPr>
      <w:color w:val="808080"/>
    </w:rPr>
  </w:style>
  <w:style w:type="paragraph" w:styleId="berarbeitung">
    <w:name w:val="Revision"/>
    <w:hidden/>
    <w:uiPriority w:val="99"/>
    <w:semiHidden/>
    <w:rsid w:val="000E44E9"/>
    <w:rPr>
      <w:rFonts w:ascii="MetaNormal-Roman" w:hAnsi="MetaNormal-Roman"/>
      <w:sz w:val="22"/>
      <w:szCs w:val="22"/>
      <w:lang w:eastAsia="en-US"/>
    </w:rPr>
  </w:style>
  <w:style w:type="character" w:styleId="NichtaufgelsteErwhnung">
    <w:name w:val="Unresolved Mention"/>
    <w:basedOn w:val="Absatz-Standardschriftart"/>
    <w:uiPriority w:val="99"/>
    <w:semiHidden/>
    <w:unhideWhenUsed/>
    <w:rsid w:val="00FB1E1B"/>
    <w:rPr>
      <w:color w:val="605E5C"/>
      <w:shd w:val="clear" w:color="auto" w:fill="E1DFDD"/>
    </w:rPr>
  </w:style>
  <w:style w:type="paragraph" w:customStyle="1" w:styleId="Hkchen">
    <w:name w:val="Häkchen"/>
    <w:basedOn w:val="Standard"/>
    <w:qFormat/>
    <w:rsid w:val="00737573"/>
    <w:pPr>
      <w:spacing w:before="240" w:after="240" w:line="281" w:lineRule="auto"/>
      <w:ind w:left="1418" w:hanging="709"/>
      <w:jc w:val="both"/>
    </w:pPr>
    <w:rPr>
      <w:rFonts w:ascii="Arial" w:eastAsia="Arial" w:hAnsi="Arial" w:cs="Arial"/>
    </w:rPr>
  </w:style>
  <w:style w:type="character" w:customStyle="1" w:styleId="Formatvorlage1">
    <w:name w:val="Formatvorlage1"/>
    <w:basedOn w:val="Absatz-Standardschriftart"/>
    <w:uiPriority w:val="1"/>
    <w:rsid w:val="00284E06"/>
    <w:rPr>
      <w:rFonts w:ascii="MetaNormal-Roman" w:hAnsi="MetaNormal-Roman"/>
      <w:b/>
    </w:rPr>
  </w:style>
  <w:style w:type="character" w:customStyle="1" w:styleId="KopfzeileZchn">
    <w:name w:val="Kopfzeile Zchn"/>
    <w:basedOn w:val="Absatz-Standardschriftart"/>
    <w:link w:val="Kopfzeile"/>
    <w:uiPriority w:val="99"/>
    <w:rsid w:val="006F33BB"/>
    <w:rPr>
      <w:rFonts w:ascii="MetaNormal-Roman" w:hAnsi="MetaNormal-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82699">
      <w:bodyDiv w:val="1"/>
      <w:marLeft w:val="0"/>
      <w:marRight w:val="0"/>
      <w:marTop w:val="0"/>
      <w:marBottom w:val="0"/>
      <w:divBdr>
        <w:top w:val="none" w:sz="0" w:space="0" w:color="auto"/>
        <w:left w:val="none" w:sz="0" w:space="0" w:color="auto"/>
        <w:bottom w:val="none" w:sz="0" w:space="0" w:color="auto"/>
        <w:right w:val="none" w:sz="0" w:space="0" w:color="auto"/>
      </w:divBdr>
    </w:div>
    <w:div w:id="704259206">
      <w:bodyDiv w:val="1"/>
      <w:marLeft w:val="0"/>
      <w:marRight w:val="0"/>
      <w:marTop w:val="0"/>
      <w:marBottom w:val="0"/>
      <w:divBdr>
        <w:top w:val="none" w:sz="0" w:space="0" w:color="auto"/>
        <w:left w:val="none" w:sz="0" w:space="0" w:color="auto"/>
        <w:bottom w:val="none" w:sz="0" w:space="0" w:color="auto"/>
        <w:right w:val="none" w:sz="0" w:space="0" w:color="auto"/>
      </w:divBdr>
    </w:div>
    <w:div w:id="1027022790">
      <w:bodyDiv w:val="1"/>
      <w:marLeft w:val="0"/>
      <w:marRight w:val="0"/>
      <w:marTop w:val="0"/>
      <w:marBottom w:val="0"/>
      <w:divBdr>
        <w:top w:val="none" w:sz="0" w:space="0" w:color="auto"/>
        <w:left w:val="none" w:sz="0" w:space="0" w:color="auto"/>
        <w:bottom w:val="none" w:sz="0" w:space="0" w:color="auto"/>
        <w:right w:val="none" w:sz="0" w:space="0" w:color="auto"/>
      </w:divBdr>
    </w:div>
    <w:div w:id="1493444398">
      <w:bodyDiv w:val="1"/>
      <w:marLeft w:val="0"/>
      <w:marRight w:val="0"/>
      <w:marTop w:val="0"/>
      <w:marBottom w:val="0"/>
      <w:divBdr>
        <w:top w:val="none" w:sz="0" w:space="0" w:color="auto"/>
        <w:left w:val="none" w:sz="0" w:space="0" w:color="auto"/>
        <w:bottom w:val="none" w:sz="0" w:space="0" w:color="auto"/>
        <w:right w:val="none" w:sz="0" w:space="0" w:color="auto"/>
      </w:divBdr>
    </w:div>
    <w:div w:id="1499617593">
      <w:bodyDiv w:val="1"/>
      <w:marLeft w:val="0"/>
      <w:marRight w:val="0"/>
      <w:marTop w:val="0"/>
      <w:marBottom w:val="0"/>
      <w:divBdr>
        <w:top w:val="none" w:sz="0" w:space="0" w:color="auto"/>
        <w:left w:val="none" w:sz="0" w:space="0" w:color="auto"/>
        <w:bottom w:val="none" w:sz="0" w:space="0" w:color="auto"/>
        <w:right w:val="none" w:sz="0" w:space="0" w:color="auto"/>
      </w:divBdr>
    </w:div>
    <w:div w:id="18344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V:\ext02\GB3-Invest-Ausschreibung\Vergabeprojekte%202026\2026-119%20RV%20Cisco%20VK-Systeme%20%20Webex\Ver&#246;ffentlichte%20Unterlagen\Anlage%205%20-%20Eigenerkl&#228;rung%20bzgl.%20Artikel%205k%20der%20Verordnung%20(EU)%20202257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FF2E8D16934808A83DD9DF4BFBC8DB"/>
        <w:category>
          <w:name w:val="Allgemein"/>
          <w:gallery w:val="placeholder"/>
        </w:category>
        <w:types>
          <w:type w:val="bbPlcHdr"/>
        </w:types>
        <w:behaviors>
          <w:behavior w:val="content"/>
        </w:behaviors>
        <w:guid w:val="{7B0F7387-D562-4AD5-AEA4-FBB2F9DB6147}"/>
      </w:docPartPr>
      <w:docPartBody>
        <w:p w:rsidR="00000000" w:rsidRDefault="00F17787">
          <w:pPr>
            <w:pStyle w:val="D5FF2E8D16934808A83DD9DF4BFBC8DB"/>
          </w:pPr>
          <w:r w:rsidRPr="00437387">
            <w:rPr>
              <w:rStyle w:val="Platzhaltertext"/>
            </w:rPr>
            <w:t>Klicken oder tippen Sie hier, um Text einzugeben.</w:t>
          </w:r>
        </w:p>
      </w:docPartBody>
    </w:docPart>
    <w:docPart>
      <w:docPartPr>
        <w:name w:val="6D52856775DB4DF2B3970D4083D3DE1C"/>
        <w:category>
          <w:name w:val="Allgemein"/>
          <w:gallery w:val="placeholder"/>
        </w:category>
        <w:types>
          <w:type w:val="bbPlcHdr"/>
        </w:types>
        <w:behaviors>
          <w:behavior w:val="content"/>
        </w:behaviors>
        <w:guid w:val="{499CF924-1502-4329-9BC9-5B89080D1DDC}"/>
      </w:docPartPr>
      <w:docPartBody>
        <w:p w:rsidR="00000000" w:rsidRDefault="00F17787">
          <w:pPr>
            <w:pStyle w:val="6D52856775DB4DF2B3970D4083D3DE1C"/>
          </w:pPr>
          <w:r w:rsidRPr="002B5634">
            <w:rPr>
              <w:rStyle w:val="Platzhaltertext"/>
              <w:rFonts w:cstheme="minorHAnsi"/>
              <w:sz w:val="20"/>
              <w:szCs w:val="20"/>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panose1 w:val="020B0502030000020004"/>
    <w:charset w:val="00"/>
    <w:family w:val="swiss"/>
    <w:pitch w:val="variable"/>
    <w:sig w:usb0="8000002F" w:usb1="4000004A" w:usb2="00000000" w:usb3="00000000" w:csb0="00000001" w:csb1="00000000"/>
  </w:font>
  <w:font w:name="MetaBold-Roman">
    <w:panose1 w:val="020B0502030000020004"/>
    <w:charset w:val="00"/>
    <w:family w:val="swiss"/>
    <w:pitch w:val="variable"/>
    <w:sig w:usb0="800000A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D5FF2E8D16934808A83DD9DF4BFBC8DB">
    <w:name w:val="D5FF2E8D16934808A83DD9DF4BFBC8DB"/>
  </w:style>
  <w:style w:type="paragraph" w:customStyle="1" w:styleId="6D52856775DB4DF2B3970D4083D3DE1C">
    <w:name w:val="6D52856775DB4DF2B3970D4083D3DE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0164F-121B-4EA5-9947-DD57C295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Anlage 5 - Eigenerklärung bzgl. Artikel 5k der Verordnung (EU) 2022576</Template>
  <TotalTime>0</TotalTime>
  <Pages>3</Pages>
  <Words>825</Words>
  <Characters>5131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Anlage 8 Eigenerklärung bzgl. Artikel 5k der Verordnung (EU) 2022576</vt:lpstr>
    </vt:vector>
  </TitlesOfParts>
  <Company>Universitätsklinikum Heidelberg</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8 Eigenerklärung bzgl. Artikel 5k der Verordnung (EU) 2022576</dc:title>
  <dc:subject>UniversitätsKlinikum Heidelberg</dc:subject>
  <dc:creator>Buchalla, Heiko</dc:creator>
  <cp:keywords>Stand 06.08.2024 09:16 Uhr</cp:keywords>
  <dc:description>für normles Druckerpapier vorgesehen und für Farblaserdrucker optimiert</dc:description>
  <cp:lastModifiedBy>Buchalla, Heiko</cp:lastModifiedBy>
  <cp:revision>1</cp:revision>
  <cp:lastPrinted>2021-05-22T05:35:00Z</cp:lastPrinted>
  <dcterms:created xsi:type="dcterms:W3CDTF">2026-06-11T08:16:00Z</dcterms:created>
  <dcterms:modified xsi:type="dcterms:W3CDTF">2026-06-11T08:18:00Z</dcterms:modified>
  <cp:category>Dokumentenvorlage</cp:category>
</cp:coreProperties>
</file>